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59CCD9" w14:textId="528B5FF4" w:rsidR="00B038FA" w:rsidRPr="00B038FA" w:rsidRDefault="00B038FA">
      <w:pPr>
        <w:rPr>
          <w:b/>
          <w:bCs/>
          <w:color w:val="FF0000"/>
          <w:sz w:val="24"/>
          <w:szCs w:val="24"/>
        </w:rPr>
      </w:pPr>
      <w:r>
        <w:rPr>
          <w:b/>
          <w:bCs/>
          <w:color w:val="FF0000"/>
          <w:sz w:val="24"/>
          <w:szCs w:val="24"/>
        </w:rPr>
        <w:t>STYLE REFERENCE NUMBER – LINK-PB-25-0</w:t>
      </w:r>
    </w:p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B038FA">
        <w:trPr>
          <w:trHeight w:val="900"/>
        </w:trPr>
        <w:tc>
          <w:tcPr>
            <w:tcW w:w="9292" w:type="dxa"/>
            <w:shd w:val="clear" w:color="auto" w:fill="auto"/>
            <w:vAlign w:val="center"/>
          </w:tcPr>
          <w:p w14:paraId="7724776B" w14:textId="52B6CB0C" w:rsidR="000C0858" w:rsidRDefault="000B6685" w:rsidP="00DE4BCC">
            <w:pPr>
              <w:pStyle w:val="Subtitle"/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</w:pPr>
            <w:r w:rsidRPr="000B6685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Platatac </w:t>
            </w:r>
            <w:r w:rsidR="005F6098" w:rsidRPr="005F6098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Small Universal Pouch V3 </w:t>
            </w:r>
          </w:p>
          <w:p w14:paraId="5BA4441E" w14:textId="6778E280" w:rsidR="005C2CF2" w:rsidRPr="00711EBF" w:rsidRDefault="00F023A0" w:rsidP="00DE4BCC">
            <w:pPr>
              <w:pStyle w:val="Subtitle"/>
              <w:rPr>
                <w:color w:val="auto"/>
              </w:rPr>
            </w:pPr>
            <w:sdt>
              <w:sdtPr>
                <w:rPr>
                  <w:color w:val="002060"/>
                </w:rPr>
                <w:id w:val="1020900712"/>
                <w:placeholder>
                  <w:docPart w:val="C3EF77DA6B9B45F2A34E8B8A0A0C6757"/>
                </w:placeholder>
                <w15:appearance w15:val="hidden"/>
              </w:sdtPr>
              <w:sdtEndPr/>
              <w:sdtContent>
                <w:r w:rsidR="00653241">
                  <w:rPr>
                    <w:color w:val="002060"/>
                  </w:rPr>
                  <w:t xml:space="preserve">September </w:t>
                </w:r>
                <w:r w:rsidR="00A93D1D">
                  <w:rPr>
                    <w:color w:val="002060"/>
                  </w:rPr>
                  <w:t>2</w:t>
                </w:r>
                <w:r w:rsidR="00377DB0">
                  <w:rPr>
                    <w:color w:val="002060"/>
                  </w:rPr>
                  <w:t>6</w:t>
                </w:r>
                <w:r w:rsidR="00653241">
                  <w:rPr>
                    <w:color w:val="002060"/>
                  </w:rPr>
                  <w:t>, 2025</w:t>
                </w:r>
              </w:sdtContent>
            </w:sdt>
          </w:p>
        </w:tc>
      </w:tr>
    </w:tbl>
    <w:p w14:paraId="2E06F1D6" w14:textId="77777777" w:rsidR="00DE4BCC" w:rsidRDefault="00DE4BCC" w:rsidP="00DE4BCC">
      <w:pPr>
        <w:rPr>
          <w:b/>
          <w:bCs/>
          <w:color w:val="auto"/>
        </w:rPr>
      </w:pPr>
    </w:p>
    <w:tbl>
      <w:tblPr>
        <w:tblStyle w:val="InvoiceTable"/>
        <w:tblW w:w="0" w:type="auto"/>
        <w:tblLook w:val="04A0" w:firstRow="1" w:lastRow="0" w:firstColumn="1" w:lastColumn="0" w:noHBand="0" w:noVBand="1"/>
      </w:tblPr>
      <w:tblGrid>
        <w:gridCol w:w="2050"/>
        <w:gridCol w:w="2319"/>
        <w:gridCol w:w="2494"/>
        <w:gridCol w:w="2487"/>
      </w:tblGrid>
      <w:tr w:rsidR="001B6B88" w14:paraId="19AE759A" w14:textId="7F4EABB6" w:rsidTr="001B6B8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050" w:type="dxa"/>
            <w:vAlign w:val="center"/>
          </w:tcPr>
          <w:p w14:paraId="7FA2DD29" w14:textId="1E22C02A" w:rsidR="001B6B88" w:rsidRDefault="001B6B88" w:rsidP="00037268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PO Number</w:t>
            </w:r>
          </w:p>
        </w:tc>
        <w:tc>
          <w:tcPr>
            <w:tcW w:w="2319" w:type="dxa"/>
            <w:vAlign w:val="center"/>
          </w:tcPr>
          <w:p w14:paraId="260B65A2" w14:textId="1806A0A7" w:rsidR="001B6B88" w:rsidRDefault="001B6B88" w:rsidP="00037268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Product Code</w:t>
            </w:r>
          </w:p>
        </w:tc>
        <w:tc>
          <w:tcPr>
            <w:tcW w:w="2494" w:type="dxa"/>
            <w:vAlign w:val="center"/>
          </w:tcPr>
          <w:p w14:paraId="1E46B585" w14:textId="21F3F849" w:rsidR="001B6B88" w:rsidRDefault="001B6B88" w:rsidP="00037268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Color</w:t>
            </w:r>
          </w:p>
        </w:tc>
        <w:tc>
          <w:tcPr>
            <w:tcW w:w="2487" w:type="dxa"/>
          </w:tcPr>
          <w:p w14:paraId="081E4E8C" w14:textId="136BE580" w:rsidR="001B6B88" w:rsidRPr="001B6B88" w:rsidRDefault="001B6B88" w:rsidP="00037268">
            <w:pPr>
              <w:jc w:val="center"/>
              <w:rPr>
                <w:b w:val="0"/>
                <w:color w:val="auto"/>
              </w:rPr>
            </w:pPr>
            <w:r w:rsidRPr="001B6B88">
              <w:rPr>
                <w:b w:val="0"/>
                <w:color w:val="auto"/>
              </w:rPr>
              <w:t>QTY</w:t>
            </w:r>
          </w:p>
        </w:tc>
      </w:tr>
      <w:tr w:rsidR="000C0858" w14:paraId="0805CD0D" w14:textId="0DB7F3DB" w:rsidTr="00F00384">
        <w:tc>
          <w:tcPr>
            <w:tcW w:w="2050" w:type="dxa"/>
            <w:vAlign w:val="bottom"/>
          </w:tcPr>
          <w:p w14:paraId="54E256F5" w14:textId="66E65943" w:rsidR="000C0858" w:rsidRDefault="000C0858" w:rsidP="000C0858">
            <w:pPr>
              <w:jc w:val="center"/>
              <w:rPr>
                <w:b/>
                <w:bCs/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P10124</w:t>
            </w:r>
            <w:r w:rsidR="005F6098">
              <w:rPr>
                <w:rFonts w:ascii="Calibri" w:hAnsi="Calibri" w:cs="Calibri"/>
                <w:szCs w:val="18"/>
              </w:rPr>
              <w:t>59</w:t>
            </w:r>
          </w:p>
        </w:tc>
        <w:tc>
          <w:tcPr>
            <w:tcW w:w="2319" w:type="dxa"/>
            <w:vAlign w:val="center"/>
          </w:tcPr>
          <w:p w14:paraId="0A2ECFD2" w14:textId="78F81CF0" w:rsidR="000C0858" w:rsidRDefault="000C0858" w:rsidP="000C0858">
            <w:pPr>
              <w:jc w:val="center"/>
              <w:rPr>
                <w:b/>
                <w:bCs/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8436</w:t>
            </w:r>
            <w:r w:rsidR="005F6098">
              <w:rPr>
                <w:rFonts w:ascii="Calibri" w:hAnsi="Calibri" w:cs="Calibri"/>
                <w:szCs w:val="18"/>
              </w:rPr>
              <w:t>78</w:t>
            </w:r>
          </w:p>
        </w:tc>
        <w:tc>
          <w:tcPr>
            <w:tcW w:w="2494" w:type="dxa"/>
            <w:vAlign w:val="center"/>
          </w:tcPr>
          <w:p w14:paraId="40E76476" w14:textId="70DF340D" w:rsidR="000C0858" w:rsidRPr="005F6098" w:rsidRDefault="005F6098" w:rsidP="000C0858">
            <w:pPr>
              <w:jc w:val="center"/>
              <w:rPr>
                <w:color w:val="auto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MULTICAM</w:t>
            </w:r>
          </w:p>
        </w:tc>
        <w:tc>
          <w:tcPr>
            <w:tcW w:w="2487" w:type="dxa"/>
          </w:tcPr>
          <w:p w14:paraId="6512C55D" w14:textId="7AB141AD" w:rsidR="000C0858" w:rsidRDefault="000C0858" w:rsidP="000C0858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100pcs</w:t>
            </w:r>
          </w:p>
        </w:tc>
      </w:tr>
      <w:tr w:rsidR="000C0858" w14:paraId="5BACD368" w14:textId="77777777" w:rsidTr="00F00384">
        <w:tc>
          <w:tcPr>
            <w:tcW w:w="2050" w:type="dxa"/>
            <w:vAlign w:val="bottom"/>
          </w:tcPr>
          <w:p w14:paraId="01FD7221" w14:textId="0C8B8C0C" w:rsidR="000C0858" w:rsidRDefault="000C0858" w:rsidP="000C0858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P10124</w:t>
            </w:r>
            <w:r w:rsidR="005F6098">
              <w:rPr>
                <w:rFonts w:ascii="Calibri" w:hAnsi="Calibri" w:cs="Calibri"/>
                <w:szCs w:val="18"/>
              </w:rPr>
              <w:t>59</w:t>
            </w:r>
          </w:p>
        </w:tc>
        <w:tc>
          <w:tcPr>
            <w:tcW w:w="2319" w:type="dxa"/>
            <w:vAlign w:val="center"/>
          </w:tcPr>
          <w:p w14:paraId="73100E43" w14:textId="481EB741" w:rsidR="000C0858" w:rsidRDefault="000C0858" w:rsidP="000C0858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8436</w:t>
            </w:r>
            <w:r w:rsidR="005F6098">
              <w:rPr>
                <w:rFonts w:ascii="Calibri" w:hAnsi="Calibri" w:cs="Calibri"/>
                <w:szCs w:val="18"/>
              </w:rPr>
              <w:t>79</w:t>
            </w:r>
          </w:p>
        </w:tc>
        <w:tc>
          <w:tcPr>
            <w:tcW w:w="2494" w:type="dxa"/>
            <w:vAlign w:val="center"/>
          </w:tcPr>
          <w:p w14:paraId="4A002778" w14:textId="4BCF6E77" w:rsidR="000C0858" w:rsidRPr="000C0858" w:rsidRDefault="005F6098" w:rsidP="000C0858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TFP</w:t>
            </w:r>
          </w:p>
        </w:tc>
        <w:tc>
          <w:tcPr>
            <w:tcW w:w="2487" w:type="dxa"/>
          </w:tcPr>
          <w:p w14:paraId="02F71352" w14:textId="635EC065" w:rsidR="000C0858" w:rsidRDefault="005F6098" w:rsidP="000C0858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10</w:t>
            </w:r>
            <w:r w:rsidR="000C0858">
              <w:rPr>
                <w:rFonts w:ascii="Calibri" w:hAnsi="Calibri" w:cs="Calibri"/>
                <w:szCs w:val="18"/>
              </w:rPr>
              <w:t>0pcs</w:t>
            </w:r>
          </w:p>
        </w:tc>
      </w:tr>
      <w:tr w:rsidR="005F6098" w14:paraId="7E18FAA3" w14:textId="77777777" w:rsidTr="00F00384">
        <w:tc>
          <w:tcPr>
            <w:tcW w:w="2050" w:type="dxa"/>
            <w:vAlign w:val="bottom"/>
          </w:tcPr>
          <w:p w14:paraId="6F8DB7D3" w14:textId="1AF358CF" w:rsidR="005F6098" w:rsidRDefault="005F6098" w:rsidP="005F6098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P1012459</w:t>
            </w:r>
          </w:p>
        </w:tc>
        <w:tc>
          <w:tcPr>
            <w:tcW w:w="2319" w:type="dxa"/>
            <w:vAlign w:val="center"/>
          </w:tcPr>
          <w:p w14:paraId="2AD200AE" w14:textId="36496475" w:rsidR="005F6098" w:rsidRDefault="005F6098" w:rsidP="005F6098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843680</w:t>
            </w:r>
          </w:p>
        </w:tc>
        <w:tc>
          <w:tcPr>
            <w:tcW w:w="2494" w:type="dxa"/>
            <w:vAlign w:val="center"/>
          </w:tcPr>
          <w:p w14:paraId="5570E3C2" w14:textId="5C7326FD" w:rsidR="005F6098" w:rsidRPr="000C0858" w:rsidRDefault="005F6098" w:rsidP="005F6098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BLACK</w:t>
            </w:r>
          </w:p>
        </w:tc>
        <w:tc>
          <w:tcPr>
            <w:tcW w:w="2487" w:type="dxa"/>
          </w:tcPr>
          <w:p w14:paraId="66DE6D6E" w14:textId="70E33EA6" w:rsidR="005F6098" w:rsidRDefault="005F6098" w:rsidP="005F6098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50pcs</w:t>
            </w:r>
          </w:p>
        </w:tc>
      </w:tr>
      <w:tr w:rsidR="005F6098" w14:paraId="357436D6" w14:textId="77777777" w:rsidTr="00F00384">
        <w:tc>
          <w:tcPr>
            <w:tcW w:w="2050" w:type="dxa"/>
            <w:vAlign w:val="bottom"/>
          </w:tcPr>
          <w:p w14:paraId="06BEC7F1" w14:textId="43EDB9C9" w:rsidR="005F6098" w:rsidRDefault="005F6098" w:rsidP="005F6098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P1012459</w:t>
            </w:r>
          </w:p>
        </w:tc>
        <w:tc>
          <w:tcPr>
            <w:tcW w:w="2319" w:type="dxa"/>
            <w:vAlign w:val="center"/>
          </w:tcPr>
          <w:p w14:paraId="60091EA6" w14:textId="15E2BB15" w:rsidR="005F6098" w:rsidRDefault="005F6098" w:rsidP="005F6098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843681</w:t>
            </w:r>
          </w:p>
        </w:tc>
        <w:tc>
          <w:tcPr>
            <w:tcW w:w="2494" w:type="dxa"/>
            <w:vAlign w:val="center"/>
          </w:tcPr>
          <w:p w14:paraId="58E9A5B0" w14:textId="7A7613BC" w:rsidR="005F6098" w:rsidRPr="000C0858" w:rsidRDefault="005F6098" w:rsidP="005F6098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RANGER GREEN</w:t>
            </w:r>
          </w:p>
        </w:tc>
        <w:tc>
          <w:tcPr>
            <w:tcW w:w="2487" w:type="dxa"/>
          </w:tcPr>
          <w:p w14:paraId="1686338C" w14:textId="39F565A6" w:rsidR="005F6098" w:rsidRDefault="005F6098" w:rsidP="005F6098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50pcs</w:t>
            </w:r>
          </w:p>
        </w:tc>
      </w:tr>
    </w:tbl>
    <w:p w14:paraId="616DE538" w14:textId="3B61F3BC" w:rsidR="00D077E5" w:rsidRDefault="00D077E5" w:rsidP="00155384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77396A" w:rsidRPr="00DE4BCC" w14:paraId="08F39D13" w14:textId="77777777" w:rsidTr="007A5D1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65304C7F" w14:textId="77777777" w:rsidR="0077396A" w:rsidRPr="00DE4BCC" w:rsidRDefault="0077396A" w:rsidP="007A5D16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77396A" w:rsidRPr="00DE4BCC" w14:paraId="08BAFF11" w14:textId="77777777" w:rsidTr="0077396A">
        <w:trPr>
          <w:trHeight w:val="8585"/>
        </w:trPr>
        <w:tc>
          <w:tcPr>
            <w:tcW w:w="5000" w:type="pct"/>
          </w:tcPr>
          <w:p w14:paraId="04DD9BD3" w14:textId="55DCAA80" w:rsidR="0077396A" w:rsidRDefault="0077396A" w:rsidP="007A5D16">
            <w:pPr>
              <w:tabs>
                <w:tab w:val="left" w:pos="5610"/>
              </w:tabs>
            </w:pPr>
          </w:p>
          <w:p w14:paraId="44AFB0CA" w14:textId="72572C9E" w:rsidR="0077396A" w:rsidRPr="00D87295" w:rsidRDefault="00C62D5A" w:rsidP="007A5D1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8320" behindDoc="0" locked="0" layoutInCell="1" allowOverlap="1" wp14:anchorId="4A5C4ADC" wp14:editId="09817307">
                      <wp:simplePos x="0" y="0"/>
                      <wp:positionH relativeFrom="column">
                        <wp:posOffset>3143885</wp:posOffset>
                      </wp:positionH>
                      <wp:positionV relativeFrom="paragraph">
                        <wp:posOffset>165100</wp:posOffset>
                      </wp:positionV>
                      <wp:extent cx="1249680" cy="388620"/>
                      <wp:effectExtent l="0" t="0" r="26670" b="11430"/>
                      <wp:wrapNone/>
                      <wp:docPr id="41" name="Text Box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49680" cy="3886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99E5C4B" w14:textId="598DC271" w:rsidR="00C62D5A" w:rsidRDefault="00C62D5A" w:rsidP="00C62D5A">
                                  <w:r>
                                    <w:t>Webbing strap finish size 18.5cm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A5C4ADC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41" o:spid="_x0000_s1026" type="#_x0000_t202" style="position:absolute;margin-left:247.55pt;margin-top:13pt;width:98.4pt;height:30.6pt;z-index:25208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" fillcolor="white [3201]" strokeweight=".5pt">
                      <v:textbox>
                        <w:txbxContent>
                          <w:p w14:paraId="799E5C4B" w14:textId="598DC271" w:rsidR="00C62D5A" w:rsidRDefault="00C62D5A" w:rsidP="00C62D5A">
                            <w:r>
                              <w:t>Webbing strap finish size 18.5cm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5248" behindDoc="0" locked="0" layoutInCell="1" allowOverlap="1" wp14:anchorId="7A9C737C" wp14:editId="1EF18597">
                      <wp:simplePos x="0" y="0"/>
                      <wp:positionH relativeFrom="column">
                        <wp:posOffset>4705985</wp:posOffset>
                      </wp:positionH>
                      <wp:positionV relativeFrom="paragraph">
                        <wp:posOffset>20320</wp:posOffset>
                      </wp:positionV>
                      <wp:extent cx="30480" cy="1767840"/>
                      <wp:effectExtent l="76200" t="38100" r="64770" b="60960"/>
                      <wp:wrapNone/>
                      <wp:docPr id="39" name="Straight Arrow Connector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0480" cy="176784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33CE4867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39" o:spid="_x0000_s1026" type="#_x0000_t32" style="position:absolute;margin-left:370.55pt;margin-top:1.6pt;width:2.4pt;height:139.2pt;z-index:252085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" strokecolor="#f3533f [3209]" strokeweight="1pt">
                      <v:stroke startarrow="block" endarrow="block" joinstyle="miter"/>
                    </v:shape>
                  </w:pict>
                </mc:Fallback>
              </mc:AlternateContent>
            </w:r>
          </w:p>
          <w:p w14:paraId="231E05A2" w14:textId="00CDE4E9" w:rsidR="0077396A" w:rsidRPr="00D87295" w:rsidRDefault="0077396A" w:rsidP="007A5D16"/>
          <w:p w14:paraId="51CADFEF" w14:textId="3371ACE4" w:rsidR="0077396A" w:rsidRPr="00D87295" w:rsidRDefault="00C62D5A" w:rsidP="007A5D1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6272" behindDoc="0" locked="0" layoutInCell="1" allowOverlap="1" wp14:anchorId="6363BB48" wp14:editId="6EA70B72">
                      <wp:simplePos x="0" y="0"/>
                      <wp:positionH relativeFrom="column">
                        <wp:posOffset>4050665</wp:posOffset>
                      </wp:positionH>
                      <wp:positionV relativeFrom="paragraph">
                        <wp:posOffset>130810</wp:posOffset>
                      </wp:positionV>
                      <wp:extent cx="647700" cy="601980"/>
                      <wp:effectExtent l="0" t="0" r="76200" b="64770"/>
                      <wp:wrapNone/>
                      <wp:docPr id="40" name="Straight Arrow Connector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47700" cy="60198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FCEE97" id="Straight Arrow Connector 40" o:spid="_x0000_s1026" type="#_x0000_t32" style="position:absolute;margin-left:318.95pt;margin-top:10.3pt;width:51pt;height:47.4pt;z-index:25208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" strokecolor="#f3533f [3209]" strokeweight="1pt">
                      <v:stroke endarrow="block" joinstyle="miter"/>
                    </v:shape>
                  </w:pict>
                </mc:Fallback>
              </mc:AlternateContent>
            </w:r>
          </w:p>
          <w:p w14:paraId="6EFDA39F" w14:textId="429A45B9" w:rsidR="0077396A" w:rsidRPr="00D87295" w:rsidRDefault="0077396A" w:rsidP="007A5D1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8080" behindDoc="0" locked="0" layoutInCell="1" allowOverlap="1" wp14:anchorId="5719836F" wp14:editId="3AFC0DBF">
                      <wp:simplePos x="0" y="0"/>
                      <wp:positionH relativeFrom="column">
                        <wp:posOffset>2176145</wp:posOffset>
                      </wp:positionH>
                      <wp:positionV relativeFrom="paragraph">
                        <wp:posOffset>106045</wp:posOffset>
                      </wp:positionV>
                      <wp:extent cx="1478280" cy="388620"/>
                      <wp:effectExtent l="0" t="0" r="26670" b="11430"/>
                      <wp:wrapNone/>
                      <wp:docPr id="35" name="Text Box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78280" cy="3886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BCA7A1A" w14:textId="6FE7CA76" w:rsidR="0077396A" w:rsidRDefault="0077396A">
                                  <w:r>
                                    <w:t>Elastic finish size stich line to stich line 8.5cm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19836F" id="Text Box 35" o:spid="_x0000_s1027" type="#_x0000_t202" style="position:absolute;margin-left:171.35pt;margin-top:8.35pt;width:116.4pt;height:30.6pt;z-index:25207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" fillcolor="white [3201]" strokeweight=".5pt">
                      <v:textbox>
                        <w:txbxContent>
                          <w:p w14:paraId="4BCA7A1A" w14:textId="6FE7CA76" w:rsidR="0077396A" w:rsidRDefault="0077396A">
                            <w:r>
                              <w:t>Elastic finish size stich line to stich line 8.5cm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37AF5C3" w14:textId="7D4CFAE6" w:rsidR="0077396A" w:rsidRPr="00D87295" w:rsidRDefault="0077396A" w:rsidP="007A5D16"/>
          <w:p w14:paraId="6F32FC00" w14:textId="27A04B56" w:rsidR="0077396A" w:rsidRPr="00D87295" w:rsidRDefault="0077396A" w:rsidP="007A5D1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1936" behindDoc="0" locked="0" layoutInCell="1" allowOverlap="1" wp14:anchorId="08D7D22C" wp14:editId="2B2AEBE9">
                      <wp:simplePos x="0" y="0"/>
                      <wp:positionH relativeFrom="column">
                        <wp:posOffset>1109345</wp:posOffset>
                      </wp:positionH>
                      <wp:positionV relativeFrom="paragraph">
                        <wp:posOffset>41275</wp:posOffset>
                      </wp:positionV>
                      <wp:extent cx="1546860" cy="1371600"/>
                      <wp:effectExtent l="38100" t="0" r="34290" b="57150"/>
                      <wp:wrapNone/>
                      <wp:docPr id="29" name="Straight Arrow Connector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46860" cy="13716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A16F48" id="Straight Arrow Connector 29" o:spid="_x0000_s1026" type="#_x0000_t32" style="position:absolute;margin-left:87.35pt;margin-top:3.25pt;width:121.8pt;height:108pt;flip:x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" strokecolor="#c000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1FA74C1" w14:textId="073DA270" w:rsidR="0077396A" w:rsidRPr="00D87295" w:rsidRDefault="0077396A" w:rsidP="007A5D16">
            <w:r w:rsidRPr="00CB41DC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076032" behindDoc="1" locked="0" layoutInCell="1" allowOverlap="1" wp14:anchorId="4A1BF2E9" wp14:editId="64406EA4">
                  <wp:simplePos x="0" y="0"/>
                  <wp:positionH relativeFrom="column">
                    <wp:posOffset>-752158</wp:posOffset>
                  </wp:positionH>
                  <wp:positionV relativeFrom="paragraph">
                    <wp:posOffset>315914</wp:posOffset>
                  </wp:positionV>
                  <wp:extent cx="3874710" cy="1798746"/>
                  <wp:effectExtent l="0" t="0" r="0" b="0"/>
                  <wp:wrapNone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71" t="27126" r="20218" b="31229"/>
                          <a:stretch/>
                        </pic:blipFill>
                        <pic:spPr bwMode="auto">
                          <a:xfrm rot="16200000">
                            <a:off x="0" y="0"/>
                            <a:ext cx="3874710" cy="1798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05DC131" w14:textId="56DF6E65" w:rsidR="0077396A" w:rsidRPr="00D87295" w:rsidRDefault="0077396A" w:rsidP="007A5D16">
            <w:r w:rsidRPr="00D83AE7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073984" behindDoc="1" locked="0" layoutInCell="1" allowOverlap="1" wp14:anchorId="0E9BBD23" wp14:editId="59D5405E">
                  <wp:simplePos x="0" y="0"/>
                  <wp:positionH relativeFrom="column">
                    <wp:posOffset>2698433</wp:posOffset>
                  </wp:positionH>
                  <wp:positionV relativeFrom="paragraph">
                    <wp:posOffset>5397</wp:posOffset>
                  </wp:positionV>
                  <wp:extent cx="4130040" cy="1085576"/>
                  <wp:effectExtent l="0" t="0" r="0" b="0"/>
                  <wp:wrapNone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41" t="31978" r="3608" b="34935"/>
                          <a:stretch/>
                        </pic:blipFill>
                        <pic:spPr bwMode="auto">
                          <a:xfrm rot="16200000">
                            <a:off x="0" y="0"/>
                            <a:ext cx="4130040" cy="1085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7C94DAB" w14:textId="6C041DD8" w:rsidR="0077396A" w:rsidRPr="00D87295" w:rsidRDefault="0077396A" w:rsidP="007A5D16"/>
          <w:p w14:paraId="40B55CEE" w14:textId="74F9D7C9" w:rsidR="0077396A" w:rsidRPr="00D83AE7" w:rsidRDefault="00C62D5A" w:rsidP="007A5D16">
            <w:pPr>
              <w:tabs>
                <w:tab w:val="left" w:pos="3936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4224" behindDoc="0" locked="0" layoutInCell="1" allowOverlap="1" wp14:anchorId="77F0B3B5" wp14:editId="69628938">
                      <wp:simplePos x="0" y="0"/>
                      <wp:positionH relativeFrom="column">
                        <wp:posOffset>2267585</wp:posOffset>
                      </wp:positionH>
                      <wp:positionV relativeFrom="paragraph">
                        <wp:posOffset>338455</wp:posOffset>
                      </wp:positionV>
                      <wp:extent cx="1478280" cy="388620"/>
                      <wp:effectExtent l="0" t="0" r="26670" b="11430"/>
                      <wp:wrapNone/>
                      <wp:docPr id="38" name="Text Box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78280" cy="3886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3182ECF" w14:textId="2C6D897E" w:rsidR="00C62D5A" w:rsidRDefault="00C62D5A">
                                  <w:r>
                                    <w:t>Fabric finish size stich line to stich line 9.5cm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F0B3B5" id="Text Box 38" o:spid="_x0000_s1028" type="#_x0000_t202" style="position:absolute;margin-left:178.55pt;margin-top:26.65pt;width:116.4pt;height:30.6pt;z-index:25208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" fillcolor="white [3201]" strokeweight=".5pt">
                      <v:textbox>
                        <w:txbxContent>
                          <w:p w14:paraId="43182ECF" w14:textId="2C6D897E" w:rsidR="00C62D5A" w:rsidRDefault="00C62D5A">
                            <w:r>
                              <w:t>Fabric finish size stich line to stich line 9.5cm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2176" behindDoc="0" locked="0" layoutInCell="1" allowOverlap="1" wp14:anchorId="669AFF6F" wp14:editId="5D9B288D">
                      <wp:simplePos x="0" y="0"/>
                      <wp:positionH relativeFrom="column">
                        <wp:posOffset>1124585</wp:posOffset>
                      </wp:positionH>
                      <wp:positionV relativeFrom="paragraph">
                        <wp:posOffset>635635</wp:posOffset>
                      </wp:positionV>
                      <wp:extent cx="1310640" cy="937260"/>
                      <wp:effectExtent l="38100" t="0" r="22860" b="53340"/>
                      <wp:wrapNone/>
                      <wp:docPr id="37" name="Straight Arrow Connector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10640" cy="9372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DB51F2" id="Straight Arrow Connector 37" o:spid="_x0000_s1026" type="#_x0000_t32" style="position:absolute;margin-left:88.55pt;margin-top:50.05pt;width:103.2pt;height:73.8pt;flip:x;z-index:25208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" strokecolor="#c00000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0128" behindDoc="0" locked="0" layoutInCell="1" allowOverlap="1" wp14:anchorId="570F7683" wp14:editId="526E3737">
                      <wp:simplePos x="0" y="0"/>
                      <wp:positionH relativeFrom="column">
                        <wp:posOffset>408305</wp:posOffset>
                      </wp:positionH>
                      <wp:positionV relativeFrom="paragraph">
                        <wp:posOffset>1119505</wp:posOffset>
                      </wp:positionV>
                      <wp:extent cx="1470660" cy="506730"/>
                      <wp:effectExtent l="0" t="19050" r="15240" b="26670"/>
                      <wp:wrapNone/>
                      <wp:docPr id="36" name="Arrow: Curved Up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70660" cy="506730"/>
                              </a:xfrm>
                              <a:prstGeom prst="curvedUp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D26200A" id="_x0000_t104" coordsize="21600,21600" o:spt="104" adj="12960,19440,7200" path="ar0@22@3@21,,0@4@21@14@22@1@21@7@21@12@2l@13@2@8,0@11@2wa0@22@3@21@10@2@16@24@14@22@1@21@16@24@14,xewr@14@22@1@21@7@21@16@24nfe">
                      <v:stroke joinstyle="miter"/>
                      <v:formulas>
                        <v:f eqn="val #0"/>
                        <v:f eqn="val #1"/>
                        <v:f eqn="val #2"/>
                        <v:f eqn="sum #0 width #1"/>
                        <v:f eqn="prod @3 1 2"/>
                        <v:f eqn="sum #1 #1 width"/>
                        <v:f eqn="sum @5 #1 #0"/>
                        <v:f eqn="prod @6 1 2"/>
                        <v:f eqn="mid width #0"/>
                        <v:f eqn="ellipse #2 height @4"/>
                        <v:f eqn="sum @4 @9 0"/>
                        <v:f eqn="sum @10 #1 width"/>
                        <v:f eqn="sum @7 @9 0"/>
                        <v:f eqn="sum @11 width #0"/>
                        <v:f eqn="sum @5 0 #0"/>
                        <v:f eqn="prod @14 1 2"/>
                        <v:f eqn="mid @4 @7"/>
                        <v:f eqn="sum #0 #1 width"/>
                        <v:f eqn="prod @17 1 2"/>
                        <v:f eqn="sum @16 0 @18"/>
                        <v:f eqn="val width"/>
                        <v:f eqn="val height"/>
                        <v:f eqn="sum 0 0 height"/>
                        <v:f eqn="sum @16 0 @4"/>
                        <v:f eqn="ellipse @23 @4 height"/>
                        <v:f eqn="sum @8 128 0"/>
                        <v:f eqn="prod @5 1 2"/>
                        <v:f eqn="sum @5 0 128"/>
                        <v:f eqn="sum #0 @16 @11"/>
                        <v:f eqn="sum width 0 #0"/>
                        <v:f eqn="prod @29 1 2"/>
                        <v:f eqn="prod height height 1"/>
                        <v:f eqn="prod #2 #2 1"/>
                        <v:f eqn="sum @31 0 @32"/>
                        <v:f eqn="sqrt @33"/>
                        <v:f eqn="sum @34 height 0"/>
                        <v:f eqn="prod width height @35"/>
                        <v:f eqn="sum @36 64 0"/>
                        <v:f eqn="prod #0 1 2"/>
                        <v:f eqn="ellipse @30 @38 height"/>
                        <v:f eqn="sum @39 0 64"/>
                        <v:f eqn="prod @4 1 2"/>
                        <v:f eqn="sum #1 0 @41"/>
                        <v:f eqn="prod height 4390 32768"/>
                        <v:f eqn="prod height 28378 32768"/>
                      </v:formulas>
                      <v:path o:extrusionok="f" o:connecttype="custom" o:connectlocs="@8,0;@11,@2;@15,0;@16,@21;@13,@2" o:connectangles="270,270,270,90,0" textboxrect="@41,@43,@42,@44"/>
                      <v:handles>
                        <v:h position="#0,topLeft" xrange="@37,@27"/>
                        <v:h position="#1,topLeft" xrange="@25,@20"/>
                        <v:h position="bottomRight,#2" yrange="0,@40"/>
                      </v:handles>
                      <o:complex v:ext="view"/>
                    </v:shapetype>
                    <v:shape id="Arrow: Curved Up 36" o:spid="_x0000_s1026" type="#_x0000_t104" style="position:absolute;margin-left:32.15pt;margin-top:88.15pt;width:115.8pt;height:39.9pt;z-index:25208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" adj="17879,20670,5400" fillcolor="#5b9bd5 [3204]" strokecolor="#1f4d78 [1604]" strokeweight="1pt"/>
                  </w:pict>
                </mc:Fallback>
              </mc:AlternateContent>
            </w:r>
            <w:r w:rsidR="0077396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7056" behindDoc="0" locked="0" layoutInCell="1" allowOverlap="1" wp14:anchorId="77D9D413" wp14:editId="35E91286">
                      <wp:simplePos x="0" y="0"/>
                      <wp:positionH relativeFrom="column">
                        <wp:posOffset>354965</wp:posOffset>
                      </wp:positionH>
                      <wp:positionV relativeFrom="paragraph">
                        <wp:posOffset>296545</wp:posOffset>
                      </wp:positionV>
                      <wp:extent cx="1600200" cy="480060"/>
                      <wp:effectExtent l="0" t="19050" r="19050" b="15240"/>
                      <wp:wrapNone/>
                      <wp:docPr id="34" name="Arrow: Curved Up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0" cy="480060"/>
                              </a:xfrm>
                              <a:prstGeom prst="curvedUp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4BDC77E4" id="Arrow: Curved Up 34" o:spid="_x0000_s1026" type="#_x0000_t104" style="position:absolute;margin-left:27.95pt;margin-top:23.35pt;width:126pt;height:37.8pt;z-index:252077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" adj="18360,20790,5400" fillcolor="#5b9bd5 [3204]" strokecolor="#1f4d78 [1604]" strokeweight="1pt"/>
                  </w:pict>
                </mc:Fallback>
              </mc:AlternateContent>
            </w:r>
          </w:p>
        </w:tc>
      </w:tr>
    </w:tbl>
    <w:p w14:paraId="4568EBF1" w14:textId="77777777" w:rsidR="0077396A" w:rsidRDefault="0077396A" w:rsidP="00155384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D077E5" w:rsidRPr="00DE4BCC" w14:paraId="5AB1B898" w14:textId="77777777" w:rsidTr="00262A9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AB19BC6" w14:textId="3444644F" w:rsidR="00D077E5" w:rsidRPr="00DE4BCC" w:rsidRDefault="00D077E5" w:rsidP="00262A98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D077E5" w:rsidRPr="00DE4BCC" w14:paraId="4C297F48" w14:textId="77777777" w:rsidTr="00B14A94">
        <w:trPr>
          <w:trHeight w:val="8666"/>
        </w:trPr>
        <w:tc>
          <w:tcPr>
            <w:tcW w:w="5000" w:type="pct"/>
          </w:tcPr>
          <w:p w14:paraId="4A5CCB66" w14:textId="5B73C4B8" w:rsidR="00B14A94" w:rsidRPr="00B14A94" w:rsidRDefault="00B14A94" w:rsidP="00B14A9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11168" behindDoc="0" locked="0" layoutInCell="1" allowOverlap="1" wp14:anchorId="62F901D6" wp14:editId="79C4F343">
                      <wp:simplePos x="0" y="0"/>
                      <wp:positionH relativeFrom="column">
                        <wp:posOffset>1962785</wp:posOffset>
                      </wp:positionH>
                      <wp:positionV relativeFrom="paragraph">
                        <wp:posOffset>155575</wp:posOffset>
                      </wp:positionV>
                      <wp:extent cx="1413933" cy="2116667"/>
                      <wp:effectExtent l="0" t="0" r="15240" b="17145"/>
                      <wp:wrapNone/>
                      <wp:docPr id="1276515321" name="Text Box 12765153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13933" cy="211666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9B7BE0F" w14:textId="75BC5D98" w:rsidR="00E10F5B" w:rsidRDefault="00E10F5B" w:rsidP="00E10F5B">
                                  <w:r>
                                    <w:t xml:space="preserve">Item: CODURA 500D </w:t>
                                  </w:r>
                                  <w:r w:rsidR="000C0858">
                                    <w:t xml:space="preserve"> </w:t>
                                  </w:r>
                                </w:p>
                                <w:p w14:paraId="090318A0" w14:textId="214AF302" w:rsidR="00E10F5B" w:rsidRDefault="00E10F5B" w:rsidP="00E10F5B">
                                  <w:r>
                                    <w:t xml:space="preserve">Style Color: </w:t>
                                  </w:r>
                                  <w:r w:rsidR="000C0858">
                                    <w:t>MCAM</w:t>
                                  </w:r>
                                </w:p>
                                <w:p w14:paraId="56D45710" w14:textId="70C55CD3" w:rsidR="00E10F5B" w:rsidRDefault="00E10F5B" w:rsidP="00E10F5B">
                                  <w:r>
                                    <w:t xml:space="preserve">RM Color: </w:t>
                                  </w:r>
                                  <w:r w:rsidR="000C0858">
                                    <w:t xml:space="preserve">MCAM </w:t>
                                  </w:r>
                                </w:p>
                                <w:p w14:paraId="02BBCB6D" w14:textId="627892CB" w:rsidR="000C0858" w:rsidRDefault="000C0858" w:rsidP="000C0858">
                                  <w:r>
                                    <w:t xml:space="preserve">Style Color: </w:t>
                                  </w:r>
                                  <w:r w:rsidR="000D5669">
                                    <w:t>TFP</w:t>
                                  </w:r>
                                </w:p>
                                <w:p w14:paraId="7977CBF8" w14:textId="0EEA615A" w:rsidR="000C0858" w:rsidRDefault="000C0858" w:rsidP="000C0858">
                                  <w:r>
                                    <w:t xml:space="preserve">RM Color: </w:t>
                                  </w:r>
                                  <w:r w:rsidR="000D5669">
                                    <w:t>TFP</w:t>
                                  </w:r>
                                </w:p>
                                <w:p w14:paraId="0FA18461" w14:textId="67B23075" w:rsidR="000C0858" w:rsidRDefault="000C0858" w:rsidP="000C0858">
                                  <w:r>
                                    <w:t xml:space="preserve">Style Color: BLACK </w:t>
                                  </w:r>
                                </w:p>
                                <w:p w14:paraId="42604279" w14:textId="5F5C1A1E" w:rsidR="000C0858" w:rsidRDefault="000C0858" w:rsidP="000C0858">
                                  <w:r>
                                    <w:t>RM Color: BLACK</w:t>
                                  </w:r>
                                </w:p>
                                <w:p w14:paraId="1098673C" w14:textId="76131078" w:rsidR="000C0858" w:rsidRDefault="000C0858" w:rsidP="000C0858">
                                  <w:r>
                                    <w:t xml:space="preserve">Style Color: </w:t>
                                  </w:r>
                                  <w:r w:rsidR="000D5669">
                                    <w:t>RG</w:t>
                                  </w:r>
                                </w:p>
                                <w:p w14:paraId="41BD2E8E" w14:textId="6A291EB6" w:rsidR="000C0858" w:rsidRDefault="000C0858" w:rsidP="000C0858">
                                  <w:r>
                                    <w:t xml:space="preserve">RM Color: </w:t>
                                  </w:r>
                                  <w:r w:rsidR="000D5669">
                                    <w:t>RG</w:t>
                                  </w:r>
                                </w:p>
                                <w:p w14:paraId="4A64C3ED" w14:textId="77777777" w:rsidR="000C0858" w:rsidRDefault="000C0858" w:rsidP="00E10F5B"/>
                                <w:p w14:paraId="2B1CEFB5" w14:textId="77777777" w:rsidR="00E10F5B" w:rsidRDefault="00E10F5B" w:rsidP="00E10F5B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F901D6" id="Text Box 1276515321" o:spid="_x0000_s1029" type="#_x0000_t202" style="position:absolute;margin-left:154.55pt;margin-top:12.25pt;width:111.35pt;height:166.65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" fillcolor="white [3201]" strokeweight=".5pt">
                      <v:textbox>
                        <w:txbxContent>
                          <w:p w14:paraId="29B7BE0F" w14:textId="75BC5D98" w:rsidR="00E10F5B" w:rsidRDefault="00E10F5B" w:rsidP="00E10F5B">
                            <w:r>
                              <w:t xml:space="preserve">Item: CODURA 500D </w:t>
                            </w:r>
                            <w:r w:rsidR="000C0858">
                              <w:t xml:space="preserve"> </w:t>
                            </w:r>
                          </w:p>
                          <w:p w14:paraId="090318A0" w14:textId="214AF302" w:rsidR="00E10F5B" w:rsidRDefault="00E10F5B" w:rsidP="00E10F5B">
                            <w:r>
                              <w:t xml:space="preserve">Style Color: </w:t>
                            </w:r>
                            <w:r w:rsidR="000C0858">
                              <w:t>MCAM</w:t>
                            </w:r>
                          </w:p>
                          <w:p w14:paraId="56D45710" w14:textId="70C55CD3" w:rsidR="00E10F5B" w:rsidRDefault="00E10F5B" w:rsidP="00E10F5B">
                            <w:r>
                              <w:t xml:space="preserve">RM Color: </w:t>
                            </w:r>
                            <w:r w:rsidR="000C0858">
                              <w:t xml:space="preserve">MCAM </w:t>
                            </w:r>
                          </w:p>
                          <w:p w14:paraId="02BBCB6D" w14:textId="627892CB" w:rsidR="000C0858" w:rsidRDefault="000C0858" w:rsidP="000C0858">
                            <w:r>
                              <w:t xml:space="preserve">Style Color: </w:t>
                            </w:r>
                            <w:r w:rsidR="000D5669">
                              <w:t>TFP</w:t>
                            </w:r>
                          </w:p>
                          <w:p w14:paraId="7977CBF8" w14:textId="0EEA615A" w:rsidR="000C0858" w:rsidRDefault="000C0858" w:rsidP="000C0858">
                            <w:r>
                              <w:t xml:space="preserve">RM Color: </w:t>
                            </w:r>
                            <w:r w:rsidR="000D5669">
                              <w:t>TFP</w:t>
                            </w:r>
                          </w:p>
                          <w:p w14:paraId="0FA18461" w14:textId="67B23075" w:rsidR="000C0858" w:rsidRDefault="000C0858" w:rsidP="000C0858">
                            <w:r>
                              <w:t xml:space="preserve">Style Color: BLACK </w:t>
                            </w:r>
                          </w:p>
                          <w:p w14:paraId="42604279" w14:textId="5F5C1A1E" w:rsidR="000C0858" w:rsidRDefault="000C0858" w:rsidP="000C0858">
                            <w:r>
                              <w:t>RM Color: BLACK</w:t>
                            </w:r>
                          </w:p>
                          <w:p w14:paraId="1098673C" w14:textId="76131078" w:rsidR="000C0858" w:rsidRDefault="000C0858" w:rsidP="000C0858">
                            <w:r>
                              <w:t xml:space="preserve">Style Color: </w:t>
                            </w:r>
                            <w:r w:rsidR="000D5669">
                              <w:t>RG</w:t>
                            </w:r>
                          </w:p>
                          <w:p w14:paraId="41BD2E8E" w14:textId="6A291EB6" w:rsidR="000C0858" w:rsidRDefault="000C0858" w:rsidP="000C0858">
                            <w:r>
                              <w:t xml:space="preserve">RM Color: </w:t>
                            </w:r>
                            <w:r w:rsidR="000D5669">
                              <w:t>RG</w:t>
                            </w:r>
                          </w:p>
                          <w:p w14:paraId="4A64C3ED" w14:textId="77777777" w:rsidR="000C0858" w:rsidRDefault="000C0858" w:rsidP="00E10F5B"/>
                          <w:p w14:paraId="2B1CEFB5" w14:textId="77777777" w:rsidR="00E10F5B" w:rsidRDefault="00E10F5B" w:rsidP="00E10F5B"/>
                        </w:txbxContent>
                      </v:textbox>
                    </v:shape>
                  </w:pict>
                </mc:Fallback>
              </mc:AlternateContent>
            </w:r>
            <w:r w:rsidRPr="00B14A94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016640" behindDoc="1" locked="0" layoutInCell="1" allowOverlap="1" wp14:anchorId="6CB08149" wp14:editId="299FC0B3">
                  <wp:simplePos x="0" y="0"/>
                  <wp:positionH relativeFrom="column">
                    <wp:posOffset>235373</wp:posOffset>
                  </wp:positionH>
                  <wp:positionV relativeFrom="paragraph">
                    <wp:posOffset>3387</wp:posOffset>
                  </wp:positionV>
                  <wp:extent cx="1142788" cy="2734370"/>
                  <wp:effectExtent l="0" t="0" r="0" b="0"/>
                  <wp:wrapNone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886" t="5321" r="25739" b="4234"/>
                          <a:stretch/>
                        </pic:blipFill>
                        <pic:spPr bwMode="auto">
                          <a:xfrm>
                            <a:off x="0" y="0"/>
                            <a:ext cx="1142788" cy="2734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A78E52C" w14:textId="2BA09060" w:rsidR="00E10F5B" w:rsidRPr="00863041" w:rsidRDefault="00E10F5B" w:rsidP="00E10F5B">
            <w:pPr>
              <w:rPr>
                <w:noProof/>
                <w:color w:val="auto"/>
                <w:sz w:val="20"/>
                <w:szCs w:val="22"/>
                <w14:ligatures w14:val="standard"/>
              </w:rPr>
            </w:pPr>
          </w:p>
          <w:p w14:paraId="698B4B26" w14:textId="579B965D" w:rsidR="00E10F5B" w:rsidRDefault="00B14A94" w:rsidP="00E10F5B">
            <w:pPr>
              <w:tabs>
                <w:tab w:val="left" w:pos="3905"/>
              </w:tabs>
              <w:rPr>
                <w:sz w:val="20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8640" behindDoc="0" locked="0" layoutInCell="1" allowOverlap="1" wp14:anchorId="35F045C4" wp14:editId="0245ACA4">
                      <wp:simplePos x="0" y="0"/>
                      <wp:positionH relativeFrom="column">
                        <wp:posOffset>847301</wp:posOffset>
                      </wp:positionH>
                      <wp:positionV relativeFrom="paragraph">
                        <wp:posOffset>181822</wp:posOffset>
                      </wp:positionV>
                      <wp:extent cx="1642321" cy="91016"/>
                      <wp:effectExtent l="38100" t="0" r="15240" b="99695"/>
                      <wp:wrapNone/>
                      <wp:docPr id="1276515308" name="Straight Arrow Connector 12765153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42321" cy="91016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3A373D1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276515308" o:spid="_x0000_s1026" type="#_x0000_t32" style="position:absolute;margin-left:66.7pt;margin-top:14.3pt;width:129.3pt;height:7.15pt;flip:x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E10F5B">
              <w:rPr>
                <w:sz w:val="20"/>
                <w:szCs w:val="22"/>
              </w:rPr>
              <w:tab/>
            </w:r>
          </w:p>
          <w:p w14:paraId="5CD63B60" w14:textId="0B238952" w:rsidR="00FA021C" w:rsidRPr="00FA021C" w:rsidRDefault="00FA021C" w:rsidP="00FA021C">
            <w:pPr>
              <w:rPr>
                <w:sz w:val="20"/>
                <w:szCs w:val="22"/>
              </w:rPr>
            </w:pPr>
          </w:p>
          <w:p w14:paraId="168F456A" w14:textId="1672CC1D" w:rsidR="00FA021C" w:rsidRPr="00FA021C" w:rsidRDefault="00FA021C" w:rsidP="00FA021C">
            <w:pPr>
              <w:rPr>
                <w:sz w:val="20"/>
                <w:szCs w:val="22"/>
              </w:rPr>
            </w:pPr>
          </w:p>
          <w:p w14:paraId="2E179591" w14:textId="7886393C" w:rsidR="00FA021C" w:rsidRPr="00FA021C" w:rsidRDefault="00FA021C" w:rsidP="00FA021C">
            <w:pPr>
              <w:rPr>
                <w:sz w:val="20"/>
                <w:szCs w:val="22"/>
              </w:rPr>
            </w:pPr>
          </w:p>
          <w:p w14:paraId="5D91F619" w14:textId="62E0D31C" w:rsidR="00FA021C" w:rsidRPr="00FA021C" w:rsidRDefault="00FA021C" w:rsidP="00FA021C">
            <w:pPr>
              <w:rPr>
                <w:sz w:val="20"/>
                <w:szCs w:val="22"/>
              </w:rPr>
            </w:pPr>
          </w:p>
          <w:p w14:paraId="2C4FDE47" w14:textId="7DFF8B78" w:rsidR="00FA021C" w:rsidRPr="00FA021C" w:rsidRDefault="00FA021C" w:rsidP="00FA021C">
            <w:pPr>
              <w:rPr>
                <w:sz w:val="20"/>
                <w:szCs w:val="22"/>
              </w:rPr>
            </w:pPr>
          </w:p>
          <w:p w14:paraId="4F8115EF" w14:textId="6DA1CF89" w:rsidR="00FA021C" w:rsidRPr="00FA021C" w:rsidRDefault="00B14A94" w:rsidP="00FA021C">
            <w:pPr>
              <w:rPr>
                <w:sz w:val="20"/>
                <w:szCs w:val="22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18688" behindDoc="0" locked="0" layoutInCell="1" allowOverlap="1" wp14:anchorId="73A08672" wp14:editId="6A687E4A">
                      <wp:simplePos x="0" y="0"/>
                      <wp:positionH relativeFrom="column">
                        <wp:posOffset>3856990</wp:posOffset>
                      </wp:positionH>
                      <wp:positionV relativeFrom="paragraph">
                        <wp:posOffset>16510</wp:posOffset>
                      </wp:positionV>
                      <wp:extent cx="1819910" cy="854710"/>
                      <wp:effectExtent l="0" t="0" r="27940" b="21590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19910" cy="8547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8EEED78" w14:textId="4C95ACC2" w:rsidR="00B14A94" w:rsidRDefault="00B14A94" w:rsidP="00FA021C">
                                  <w:r>
                                    <w:t>Item: CODURA 500D INSIDE 4mm clear Rod</w:t>
                                  </w:r>
                                </w:p>
                                <w:p w14:paraId="31190450" w14:textId="77777777" w:rsidR="00B14A94" w:rsidRDefault="00B14A94" w:rsidP="00FA021C">
                                  <w:r>
                                    <w:t>Style Color: ALL COLOUR</w:t>
                                  </w:r>
                                </w:p>
                                <w:p w14:paraId="27C7443C" w14:textId="1B984F7E" w:rsidR="00B14A94" w:rsidRDefault="00B14A94" w:rsidP="00FA021C">
                                  <w:r>
                                    <w:t xml:space="preserve">RM Color: CLEAR </w:t>
                                  </w:r>
                                </w:p>
                                <w:p w14:paraId="22917D1A" w14:textId="77777777" w:rsidR="00B14A94" w:rsidRDefault="00B14A94" w:rsidP="00FA021C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A08672" id="Text Box 9" o:spid="_x0000_s1030" type="#_x0000_t202" style="position:absolute;margin-left:303.7pt;margin-top:1.3pt;width:143.3pt;height:67.3pt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" fillcolor="white [3201]" strokeweight=".5pt">
                      <v:textbox>
                        <w:txbxContent>
                          <w:p w14:paraId="68EEED78" w14:textId="4C95ACC2" w:rsidR="00B14A94" w:rsidRDefault="00B14A94" w:rsidP="00FA021C">
                            <w:r>
                              <w:t>Item: CODURA 500D INSIDE 4mm clear Rod</w:t>
                            </w:r>
                          </w:p>
                          <w:p w14:paraId="31190450" w14:textId="77777777" w:rsidR="00B14A94" w:rsidRDefault="00B14A94" w:rsidP="00FA021C">
                            <w:r>
                              <w:t>Style Color: ALL COLOUR</w:t>
                            </w:r>
                          </w:p>
                          <w:p w14:paraId="27C7443C" w14:textId="1B984F7E" w:rsidR="00B14A94" w:rsidRDefault="00B14A94" w:rsidP="00FA021C">
                            <w:r>
                              <w:t xml:space="preserve">RM Color: CLEAR </w:t>
                            </w:r>
                          </w:p>
                          <w:p w14:paraId="22917D1A" w14:textId="77777777" w:rsidR="00B14A94" w:rsidRDefault="00B14A94" w:rsidP="00FA021C"/>
                        </w:txbxContent>
                      </v:textbox>
                    </v:shape>
                  </w:pict>
                </mc:Fallback>
              </mc:AlternateContent>
            </w:r>
          </w:p>
          <w:p w14:paraId="184C718C" w14:textId="14FEC714" w:rsidR="00FA021C" w:rsidRPr="00FA021C" w:rsidRDefault="00FA021C" w:rsidP="00FA021C">
            <w:pPr>
              <w:rPr>
                <w:sz w:val="20"/>
                <w:szCs w:val="22"/>
              </w:rPr>
            </w:pPr>
          </w:p>
          <w:p w14:paraId="48034AC5" w14:textId="36115ABD" w:rsidR="00FA021C" w:rsidRPr="00FA021C" w:rsidRDefault="00B14A94" w:rsidP="00FA021C">
            <w:pPr>
              <w:rPr>
                <w:sz w:val="20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5024" behindDoc="0" locked="0" layoutInCell="1" allowOverlap="1" wp14:anchorId="644CEDE8" wp14:editId="7F977BB1">
                      <wp:simplePos x="0" y="0"/>
                      <wp:positionH relativeFrom="column">
                        <wp:posOffset>764751</wp:posOffset>
                      </wp:positionH>
                      <wp:positionV relativeFrom="paragraph">
                        <wp:posOffset>119168</wp:posOffset>
                      </wp:positionV>
                      <wp:extent cx="3314700" cy="45719"/>
                      <wp:effectExtent l="38100" t="38100" r="19050" b="88265"/>
                      <wp:wrapNone/>
                      <wp:docPr id="1276515318" name="Straight Arrow Connector 12765153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31470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C7FDB31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276515318" o:spid="_x0000_s1026" type="#_x0000_t32" style="position:absolute;margin-left:60.2pt;margin-top:9.4pt;width:261pt;height:3.6pt;flip:x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FFD7988" w14:textId="33123EFB" w:rsidR="00FA021C" w:rsidRPr="00FA021C" w:rsidRDefault="00FA021C" w:rsidP="00FA021C">
            <w:pPr>
              <w:rPr>
                <w:sz w:val="20"/>
                <w:szCs w:val="22"/>
              </w:rPr>
            </w:pPr>
          </w:p>
          <w:p w14:paraId="23E7C4CF" w14:textId="412629B8" w:rsidR="00CB41DC" w:rsidRPr="00CB41DC" w:rsidRDefault="00CB41DC" w:rsidP="00CB41DC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5856" behindDoc="0" locked="0" layoutInCell="1" allowOverlap="1" wp14:anchorId="06377C09" wp14:editId="69981E68">
                      <wp:simplePos x="0" y="0"/>
                      <wp:positionH relativeFrom="column">
                        <wp:posOffset>735965</wp:posOffset>
                      </wp:positionH>
                      <wp:positionV relativeFrom="paragraph">
                        <wp:posOffset>234315</wp:posOffset>
                      </wp:positionV>
                      <wp:extent cx="1424940" cy="777240"/>
                      <wp:effectExtent l="38100" t="38100" r="22860" b="22860"/>
                      <wp:wrapNone/>
                      <wp:docPr id="13" name="Straight Arrow Connector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24940" cy="7772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DEDB6D" id="Straight Arrow Connector 13" o:spid="_x0000_s1026" type="#_x0000_t32" style="position:absolute;margin-left:57.95pt;margin-top:18.45pt;width:112.2pt;height:61.2pt;flip:x y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23808" behindDoc="0" locked="0" layoutInCell="1" allowOverlap="1" wp14:anchorId="04A5CC4D" wp14:editId="51D5B545">
                      <wp:simplePos x="0" y="0"/>
                      <wp:positionH relativeFrom="column">
                        <wp:posOffset>2130425</wp:posOffset>
                      </wp:positionH>
                      <wp:positionV relativeFrom="paragraph">
                        <wp:posOffset>455295</wp:posOffset>
                      </wp:positionV>
                      <wp:extent cx="2529840" cy="2087880"/>
                      <wp:effectExtent l="0" t="0" r="22860" b="26670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29840" cy="20878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A3EA097" w14:textId="7F87FE2A" w:rsidR="00CB41DC" w:rsidRDefault="00CB41DC" w:rsidP="00E10F5B">
                                  <w:r>
                                    <w:t xml:space="preserve">Item: Velcro loop 38mm / 25mm elastic tape / b52 squadron </w:t>
                                  </w:r>
                                </w:p>
                                <w:p w14:paraId="3FA38E08" w14:textId="77777777" w:rsidR="00CB41DC" w:rsidRDefault="00CB41DC" w:rsidP="00E10F5B">
                                  <w:r>
                                    <w:t>Style Color: MCAM</w:t>
                                  </w:r>
                                </w:p>
                                <w:p w14:paraId="008CA632" w14:textId="77777777" w:rsidR="00CB41DC" w:rsidRDefault="00CB41DC" w:rsidP="00E10F5B">
                                  <w:r>
                                    <w:t xml:space="preserve">RM Color: MCAM </w:t>
                                  </w:r>
                                </w:p>
                                <w:p w14:paraId="2ED0851C" w14:textId="77777777" w:rsidR="00CB41DC" w:rsidRDefault="00CB41DC" w:rsidP="000C0858">
                                  <w:r>
                                    <w:t>Style Color: TFP</w:t>
                                  </w:r>
                                </w:p>
                                <w:p w14:paraId="108F5ED0" w14:textId="77777777" w:rsidR="00CB41DC" w:rsidRDefault="00CB41DC" w:rsidP="000C0858">
                                  <w:r>
                                    <w:t>RM Color: TFP</w:t>
                                  </w:r>
                                </w:p>
                                <w:p w14:paraId="67351628" w14:textId="77777777" w:rsidR="00CB41DC" w:rsidRDefault="00CB41DC" w:rsidP="000C0858">
                                  <w:r>
                                    <w:t xml:space="preserve">Style Color: BLACK </w:t>
                                  </w:r>
                                </w:p>
                                <w:p w14:paraId="7A9FF4C0" w14:textId="77777777" w:rsidR="00CB41DC" w:rsidRDefault="00CB41DC" w:rsidP="000C0858">
                                  <w:r>
                                    <w:t>RM Color: BLACK</w:t>
                                  </w:r>
                                </w:p>
                                <w:p w14:paraId="657D67C7" w14:textId="77777777" w:rsidR="00CB41DC" w:rsidRDefault="00CB41DC" w:rsidP="000C0858">
                                  <w:r>
                                    <w:t>Style Color: RG</w:t>
                                  </w:r>
                                </w:p>
                                <w:p w14:paraId="17032B37" w14:textId="77777777" w:rsidR="00CB41DC" w:rsidRDefault="00CB41DC" w:rsidP="000C0858">
                                  <w:r>
                                    <w:t>RM Color: RG</w:t>
                                  </w:r>
                                </w:p>
                                <w:p w14:paraId="6F9DA25D" w14:textId="77777777" w:rsidR="00CB41DC" w:rsidRDefault="00CB41DC" w:rsidP="00E10F5B"/>
                                <w:p w14:paraId="0D6AAB45" w14:textId="77777777" w:rsidR="00CB41DC" w:rsidRDefault="00CB41DC" w:rsidP="00E10F5B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A5CC4D" id="Text Box 12" o:spid="_x0000_s1031" type="#_x0000_t202" style="position:absolute;margin-left:167.75pt;margin-top:35.85pt;width:199.2pt;height:164.4pt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" fillcolor="white [3201]" strokeweight=".5pt">
                      <v:textbox>
                        <w:txbxContent>
                          <w:p w14:paraId="2A3EA097" w14:textId="7F87FE2A" w:rsidR="00CB41DC" w:rsidRDefault="00CB41DC" w:rsidP="00E10F5B">
                            <w:r>
                              <w:t xml:space="preserve">Item: Velcro loop 38mm / 25mm elastic tape / b52 squadron </w:t>
                            </w:r>
                          </w:p>
                          <w:p w14:paraId="3FA38E08" w14:textId="77777777" w:rsidR="00CB41DC" w:rsidRDefault="00CB41DC" w:rsidP="00E10F5B">
                            <w:r>
                              <w:t>Style Color: MCAM</w:t>
                            </w:r>
                          </w:p>
                          <w:p w14:paraId="008CA632" w14:textId="77777777" w:rsidR="00CB41DC" w:rsidRDefault="00CB41DC" w:rsidP="00E10F5B">
                            <w:r>
                              <w:t xml:space="preserve">RM Color: MCAM </w:t>
                            </w:r>
                          </w:p>
                          <w:p w14:paraId="2ED0851C" w14:textId="77777777" w:rsidR="00CB41DC" w:rsidRDefault="00CB41DC" w:rsidP="000C0858">
                            <w:r>
                              <w:t>Style Color: TFP</w:t>
                            </w:r>
                          </w:p>
                          <w:p w14:paraId="108F5ED0" w14:textId="77777777" w:rsidR="00CB41DC" w:rsidRDefault="00CB41DC" w:rsidP="000C0858">
                            <w:r>
                              <w:t>RM Color: TFP</w:t>
                            </w:r>
                          </w:p>
                          <w:p w14:paraId="67351628" w14:textId="77777777" w:rsidR="00CB41DC" w:rsidRDefault="00CB41DC" w:rsidP="000C0858">
                            <w:r>
                              <w:t xml:space="preserve">Style Color: BLACK </w:t>
                            </w:r>
                          </w:p>
                          <w:p w14:paraId="7A9FF4C0" w14:textId="77777777" w:rsidR="00CB41DC" w:rsidRDefault="00CB41DC" w:rsidP="000C0858">
                            <w:r>
                              <w:t>RM Color: BLACK</w:t>
                            </w:r>
                          </w:p>
                          <w:p w14:paraId="657D67C7" w14:textId="77777777" w:rsidR="00CB41DC" w:rsidRDefault="00CB41DC" w:rsidP="000C0858">
                            <w:r>
                              <w:t>Style Color: RG</w:t>
                            </w:r>
                          </w:p>
                          <w:p w14:paraId="17032B37" w14:textId="77777777" w:rsidR="00CB41DC" w:rsidRDefault="00CB41DC" w:rsidP="000C0858">
                            <w:r>
                              <w:t>RM Color: RG</w:t>
                            </w:r>
                          </w:p>
                          <w:p w14:paraId="6F9DA25D" w14:textId="77777777" w:rsidR="00CB41DC" w:rsidRDefault="00CB41DC" w:rsidP="00E10F5B"/>
                          <w:p w14:paraId="0D6AAB45" w14:textId="77777777" w:rsidR="00CB41DC" w:rsidRDefault="00CB41DC" w:rsidP="00E10F5B"/>
                        </w:txbxContent>
                      </v:textbox>
                    </v:shape>
                  </w:pict>
                </mc:Fallback>
              </mc:AlternateContent>
            </w:r>
          </w:p>
          <w:p w14:paraId="3F20B1BB" w14:textId="28A23030" w:rsidR="00FA021C" w:rsidRDefault="00CB41DC" w:rsidP="00FA021C">
            <w:pPr>
              <w:rPr>
                <w:sz w:val="20"/>
                <w:szCs w:val="22"/>
              </w:rPr>
            </w:pPr>
            <w:r w:rsidRPr="00CB41DC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019712" behindDoc="1" locked="0" layoutInCell="1" allowOverlap="1" wp14:anchorId="7A76354D" wp14:editId="5A4DF482">
                  <wp:simplePos x="0" y="0"/>
                  <wp:positionH relativeFrom="column">
                    <wp:posOffset>-448837</wp:posOffset>
                  </wp:positionH>
                  <wp:positionV relativeFrom="paragraph">
                    <wp:posOffset>293688</wp:posOffset>
                  </wp:positionV>
                  <wp:extent cx="2544928" cy="1181425"/>
                  <wp:effectExtent l="0" t="0" r="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71" t="27126" r="20218" b="31229"/>
                          <a:stretch/>
                        </pic:blipFill>
                        <pic:spPr bwMode="auto">
                          <a:xfrm rot="16200000">
                            <a:off x="0" y="0"/>
                            <a:ext cx="2544928" cy="1181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6089DB98" w14:textId="4778B042" w:rsidR="00FA021C" w:rsidRDefault="00FA021C" w:rsidP="00FA021C">
            <w:pPr>
              <w:rPr>
                <w:sz w:val="20"/>
                <w:szCs w:val="22"/>
              </w:rPr>
            </w:pPr>
          </w:p>
          <w:p w14:paraId="5CD42331" w14:textId="119E1522" w:rsidR="00FA021C" w:rsidRDefault="00CB41DC" w:rsidP="00FA021C">
            <w:pPr>
              <w:rPr>
                <w:sz w:val="20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1760" behindDoc="0" locked="0" layoutInCell="1" allowOverlap="1" wp14:anchorId="3CA14E0F" wp14:editId="07D69EE4">
                      <wp:simplePos x="0" y="0"/>
                      <wp:positionH relativeFrom="column">
                        <wp:posOffset>1185545</wp:posOffset>
                      </wp:positionH>
                      <wp:positionV relativeFrom="paragraph">
                        <wp:posOffset>112395</wp:posOffset>
                      </wp:positionV>
                      <wp:extent cx="1325880" cy="320040"/>
                      <wp:effectExtent l="19050" t="0" r="26670" b="80010"/>
                      <wp:wrapNone/>
                      <wp:docPr id="11" name="Straight Arrow Connector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25880" cy="3200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9989D1" id="Straight Arrow Connector 11" o:spid="_x0000_s1026" type="#_x0000_t32" style="position:absolute;margin-left:93.35pt;margin-top:8.85pt;width:104.4pt;height:25.2pt;flip:x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1280" behindDoc="0" locked="0" layoutInCell="1" allowOverlap="1" wp14:anchorId="09195A69" wp14:editId="1795B06C">
                      <wp:simplePos x="0" y="0"/>
                      <wp:positionH relativeFrom="column">
                        <wp:posOffset>873124</wp:posOffset>
                      </wp:positionH>
                      <wp:positionV relativeFrom="paragraph">
                        <wp:posOffset>97155</wp:posOffset>
                      </wp:positionV>
                      <wp:extent cx="1661160" cy="152400"/>
                      <wp:effectExtent l="38100" t="0" r="15240" b="95250"/>
                      <wp:wrapNone/>
                      <wp:docPr id="58" name="Straight Arrow Connector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61160" cy="1524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FB0C06" id="Straight Arrow Connector 58" o:spid="_x0000_s1026" type="#_x0000_t32" style="position:absolute;margin-left:68.75pt;margin-top:7.65pt;width:130.8pt;height:12pt;flip:x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61985A8" w14:textId="097D0F20" w:rsidR="00FA021C" w:rsidRPr="00FA021C" w:rsidRDefault="00FA021C" w:rsidP="00FA021C">
            <w:pPr>
              <w:rPr>
                <w:sz w:val="20"/>
                <w:szCs w:val="22"/>
              </w:rPr>
            </w:pPr>
          </w:p>
        </w:tc>
      </w:tr>
    </w:tbl>
    <w:p w14:paraId="768FD41C" w14:textId="77777777" w:rsidR="000C0858" w:rsidRDefault="000C0858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0C0858" w:rsidRPr="00DE4BCC" w14:paraId="7D0799E1" w14:textId="77777777" w:rsidTr="0054149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FE270A1" w14:textId="77777777" w:rsidR="000C0858" w:rsidRPr="00DE4BCC" w:rsidRDefault="000C0858" w:rsidP="0054149A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0C0858" w:rsidRPr="00DE4BCC" w14:paraId="501D8519" w14:textId="77777777" w:rsidTr="0090046A">
        <w:trPr>
          <w:trHeight w:val="12203"/>
        </w:trPr>
        <w:tc>
          <w:tcPr>
            <w:tcW w:w="5000" w:type="pct"/>
          </w:tcPr>
          <w:p w14:paraId="031016AD" w14:textId="131C1D1D" w:rsidR="00B23099" w:rsidRPr="00B23099" w:rsidRDefault="00B23099" w:rsidP="00B2309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28928" behindDoc="0" locked="0" layoutInCell="1" allowOverlap="1" wp14:anchorId="72C953DF" wp14:editId="1998DA70">
                      <wp:simplePos x="0" y="0"/>
                      <wp:positionH relativeFrom="column">
                        <wp:posOffset>1871345</wp:posOffset>
                      </wp:positionH>
                      <wp:positionV relativeFrom="paragraph">
                        <wp:posOffset>191770</wp:posOffset>
                      </wp:positionV>
                      <wp:extent cx="1508760" cy="1630680"/>
                      <wp:effectExtent l="0" t="0" r="15240" b="26670"/>
                      <wp:wrapNone/>
                      <wp:docPr id="14" name="Text Box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08760" cy="16306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9A364A0" w14:textId="10E304DC" w:rsidR="00B23099" w:rsidRDefault="00B23099" w:rsidP="00B23099">
                                  <w:r>
                                    <w:t>Item: Velcro hook 38mm</w:t>
                                  </w:r>
                                </w:p>
                                <w:p w14:paraId="7C58129B" w14:textId="2AC3041E" w:rsidR="00B23099" w:rsidRDefault="00B23099" w:rsidP="00B23099">
                                  <w:r>
                                    <w:t>Style Color: MCAM / TFP</w:t>
                                  </w:r>
                                </w:p>
                                <w:p w14:paraId="59CEC542" w14:textId="08D238B9" w:rsidR="00B23099" w:rsidRDefault="00B23099" w:rsidP="00B23099">
                                  <w:r>
                                    <w:t>RM Color: CBK</w:t>
                                  </w:r>
                                </w:p>
                                <w:p w14:paraId="4BF7F614" w14:textId="77777777" w:rsidR="00B23099" w:rsidRDefault="00B23099" w:rsidP="00B23099">
                                  <w:r>
                                    <w:t xml:space="preserve">Style Color: BLACK </w:t>
                                  </w:r>
                                </w:p>
                                <w:p w14:paraId="02A82C9E" w14:textId="77777777" w:rsidR="00B23099" w:rsidRDefault="00B23099" w:rsidP="00B23099">
                                  <w:r>
                                    <w:t>RM Color: BLACK</w:t>
                                  </w:r>
                                </w:p>
                                <w:p w14:paraId="08C46A97" w14:textId="77777777" w:rsidR="00B23099" w:rsidRDefault="00B23099" w:rsidP="00B23099">
                                  <w:r>
                                    <w:t>Style Color: RG</w:t>
                                  </w:r>
                                </w:p>
                                <w:p w14:paraId="7239D761" w14:textId="77777777" w:rsidR="00B23099" w:rsidRDefault="00B23099" w:rsidP="00B23099">
                                  <w:r>
                                    <w:t>RM Color: RG</w:t>
                                  </w:r>
                                </w:p>
                                <w:p w14:paraId="3008A1BC" w14:textId="77777777" w:rsidR="00B23099" w:rsidRDefault="00B23099" w:rsidP="00B23099"/>
                                <w:p w14:paraId="56317D71" w14:textId="77777777" w:rsidR="00B23099" w:rsidRDefault="00B23099" w:rsidP="00B23099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C953DF" id="Text Box 14" o:spid="_x0000_s1032" type="#_x0000_t202" style="position:absolute;margin-left:147.35pt;margin-top:15.1pt;width:118.8pt;height:128.4pt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" fillcolor="white [3201]" strokeweight=".5pt">
                      <v:textbox>
                        <w:txbxContent>
                          <w:p w14:paraId="29A364A0" w14:textId="10E304DC" w:rsidR="00B23099" w:rsidRDefault="00B23099" w:rsidP="00B23099">
                            <w:r>
                              <w:t>Item: Velcro hook 38mm</w:t>
                            </w:r>
                          </w:p>
                          <w:p w14:paraId="7C58129B" w14:textId="2AC3041E" w:rsidR="00B23099" w:rsidRDefault="00B23099" w:rsidP="00B23099">
                            <w:r>
                              <w:t>Style Color: MCAM / TFP</w:t>
                            </w:r>
                          </w:p>
                          <w:p w14:paraId="59CEC542" w14:textId="08D238B9" w:rsidR="00B23099" w:rsidRDefault="00B23099" w:rsidP="00B23099">
                            <w:r>
                              <w:t>RM Color: CBK</w:t>
                            </w:r>
                          </w:p>
                          <w:p w14:paraId="4BF7F614" w14:textId="77777777" w:rsidR="00B23099" w:rsidRDefault="00B23099" w:rsidP="00B23099">
                            <w:r>
                              <w:t xml:space="preserve">Style Color: BLACK </w:t>
                            </w:r>
                          </w:p>
                          <w:p w14:paraId="02A82C9E" w14:textId="77777777" w:rsidR="00B23099" w:rsidRDefault="00B23099" w:rsidP="00B23099">
                            <w:r>
                              <w:t>RM Color: BLACK</w:t>
                            </w:r>
                          </w:p>
                          <w:p w14:paraId="08C46A97" w14:textId="77777777" w:rsidR="00B23099" w:rsidRDefault="00B23099" w:rsidP="00B23099">
                            <w:r>
                              <w:t>Style Color: RG</w:t>
                            </w:r>
                          </w:p>
                          <w:p w14:paraId="7239D761" w14:textId="77777777" w:rsidR="00B23099" w:rsidRDefault="00B23099" w:rsidP="00B23099">
                            <w:r>
                              <w:t>RM Color: RG</w:t>
                            </w:r>
                          </w:p>
                          <w:p w14:paraId="3008A1BC" w14:textId="77777777" w:rsidR="00B23099" w:rsidRDefault="00B23099" w:rsidP="00B23099"/>
                          <w:p w14:paraId="56317D71" w14:textId="77777777" w:rsidR="00B23099" w:rsidRDefault="00B23099" w:rsidP="00B23099"/>
                        </w:txbxContent>
                      </v:textbox>
                    </v:shape>
                  </w:pict>
                </mc:Fallback>
              </mc:AlternateContent>
            </w:r>
          </w:p>
          <w:p w14:paraId="27A73694" w14:textId="591F9148" w:rsidR="000C0858" w:rsidRPr="00863041" w:rsidRDefault="000C0858" w:rsidP="0054149A">
            <w:pPr>
              <w:rPr>
                <w:noProof/>
                <w:color w:val="auto"/>
                <w:sz w:val="20"/>
                <w:szCs w:val="22"/>
                <w14:ligatures w14:val="standard"/>
              </w:rPr>
            </w:pPr>
            <w:r w:rsidRPr="00D077E5">
              <w:rPr>
                <w:noProof/>
                <w:color w:val="auto"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978752" behindDoc="0" locked="0" layoutInCell="1" allowOverlap="1" wp14:anchorId="1787F517" wp14:editId="61658FCE">
                      <wp:simplePos x="0" y="0"/>
                      <wp:positionH relativeFrom="column">
                        <wp:posOffset>1039321</wp:posOffset>
                      </wp:positionH>
                      <wp:positionV relativeFrom="paragraph">
                        <wp:posOffset>-4025553</wp:posOffset>
                      </wp:positionV>
                      <wp:extent cx="1644650" cy="207645"/>
                      <wp:effectExtent l="0" t="57150" r="12700" b="20955"/>
                      <wp:wrapNone/>
                      <wp:docPr id="31" name="Straight Arrow Connector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44650" cy="20764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677366A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31" o:spid="_x0000_s1026" type="#_x0000_t32" style="position:absolute;margin-left:81.85pt;margin-top:-316.95pt;width:129.5pt;height:16.35pt;flip:x y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4E581F0" w14:textId="1F910BDB" w:rsidR="000C0858" w:rsidRDefault="000C0858" w:rsidP="0054149A">
            <w:pPr>
              <w:tabs>
                <w:tab w:val="left" w:pos="3905"/>
              </w:tabs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ab/>
            </w:r>
          </w:p>
          <w:p w14:paraId="03B6BA8B" w14:textId="1CB1D088" w:rsidR="000C0858" w:rsidRPr="00FA021C" w:rsidRDefault="00B23099" w:rsidP="0054149A">
            <w:pPr>
              <w:rPr>
                <w:sz w:val="20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0800" behindDoc="0" locked="0" layoutInCell="1" allowOverlap="1" wp14:anchorId="24DBEE2C" wp14:editId="60B87CD8">
                      <wp:simplePos x="0" y="0"/>
                      <wp:positionH relativeFrom="column">
                        <wp:posOffset>659765</wp:posOffset>
                      </wp:positionH>
                      <wp:positionV relativeFrom="paragraph">
                        <wp:posOffset>26670</wp:posOffset>
                      </wp:positionV>
                      <wp:extent cx="1661160" cy="60960"/>
                      <wp:effectExtent l="38100" t="19050" r="15240" b="91440"/>
                      <wp:wrapNone/>
                      <wp:docPr id="46" name="Straight Arrow Connector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61160" cy="609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170555" id="Straight Arrow Connector 46" o:spid="_x0000_s1026" type="#_x0000_t32" style="position:absolute;margin-left:51.95pt;margin-top:2.1pt;width:130.8pt;height:4.8pt;flip:x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41F1E9F" w14:textId="449C79D0" w:rsidR="000C0858" w:rsidRPr="00FA021C" w:rsidRDefault="000C0858" w:rsidP="0054149A">
            <w:pPr>
              <w:rPr>
                <w:sz w:val="20"/>
                <w:szCs w:val="22"/>
              </w:rPr>
            </w:pPr>
          </w:p>
          <w:p w14:paraId="08E66F1D" w14:textId="41FA057E" w:rsidR="000C0858" w:rsidRPr="00FA021C" w:rsidRDefault="00D83AE7" w:rsidP="0054149A">
            <w:pPr>
              <w:rPr>
                <w:sz w:val="20"/>
                <w:szCs w:val="22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58624" behindDoc="0" locked="0" layoutInCell="1" allowOverlap="1" wp14:anchorId="28CCF1C8" wp14:editId="5A152925">
                      <wp:simplePos x="0" y="0"/>
                      <wp:positionH relativeFrom="column">
                        <wp:posOffset>4012565</wp:posOffset>
                      </wp:positionH>
                      <wp:positionV relativeFrom="paragraph">
                        <wp:posOffset>100330</wp:posOffset>
                      </wp:positionV>
                      <wp:extent cx="1508760" cy="2065020"/>
                      <wp:effectExtent l="0" t="0" r="15240" b="11430"/>
                      <wp:wrapNone/>
                      <wp:docPr id="19" name="Text Box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08760" cy="20650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DF56B27" w14:textId="7B08463D" w:rsidR="00D83AE7" w:rsidRDefault="00D83AE7" w:rsidP="00D83AE7">
                                  <w:r>
                                    <w:t>Item: 500D CODURA</w:t>
                                  </w:r>
                                </w:p>
                                <w:p w14:paraId="1B1C7EA7" w14:textId="77777777" w:rsidR="00D83AE7" w:rsidRDefault="00D83AE7" w:rsidP="00D83AE7">
                                  <w:r>
                                    <w:t xml:space="preserve">Style Color: MCAM </w:t>
                                  </w:r>
                                </w:p>
                                <w:p w14:paraId="2F338B16" w14:textId="77777777" w:rsidR="00D83AE7" w:rsidRDefault="00D83AE7" w:rsidP="00D83AE7">
                                  <w:r>
                                    <w:t>RM Color: MCAM</w:t>
                                  </w:r>
                                </w:p>
                                <w:p w14:paraId="676B8A3B" w14:textId="77777777" w:rsidR="00D83AE7" w:rsidRDefault="00D83AE7" w:rsidP="00D83AE7">
                                  <w:r>
                                    <w:t>Style Color: TFP</w:t>
                                  </w:r>
                                </w:p>
                                <w:p w14:paraId="23A2DEF7" w14:textId="77777777" w:rsidR="00D83AE7" w:rsidRDefault="00D83AE7" w:rsidP="00D83AE7">
                                  <w:r>
                                    <w:t>RM Color: TFP</w:t>
                                  </w:r>
                                </w:p>
                                <w:p w14:paraId="3A5061ED" w14:textId="77777777" w:rsidR="00D83AE7" w:rsidRDefault="00D83AE7" w:rsidP="00D83AE7">
                                  <w:r>
                                    <w:t xml:space="preserve">Style Color: BLACK </w:t>
                                  </w:r>
                                </w:p>
                                <w:p w14:paraId="38C9A3C7" w14:textId="77777777" w:rsidR="00D83AE7" w:rsidRDefault="00D83AE7" w:rsidP="00D83AE7">
                                  <w:r>
                                    <w:t>RM Color: BLACK</w:t>
                                  </w:r>
                                </w:p>
                                <w:p w14:paraId="2A9CEB9A" w14:textId="77777777" w:rsidR="00D83AE7" w:rsidRDefault="00D83AE7" w:rsidP="00D83AE7">
                                  <w:r>
                                    <w:t>Style Color: RG</w:t>
                                  </w:r>
                                </w:p>
                                <w:p w14:paraId="61073268" w14:textId="77777777" w:rsidR="00D83AE7" w:rsidRDefault="00D83AE7" w:rsidP="00D83AE7">
                                  <w:r>
                                    <w:t>RM Color: RG</w:t>
                                  </w:r>
                                </w:p>
                                <w:p w14:paraId="6C25BA36" w14:textId="77777777" w:rsidR="00D83AE7" w:rsidRDefault="00D83AE7" w:rsidP="00D83AE7"/>
                                <w:p w14:paraId="7E65A22C" w14:textId="77777777" w:rsidR="00D83AE7" w:rsidRDefault="00D83AE7" w:rsidP="00D83AE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CCF1C8" id="Text Box 19" o:spid="_x0000_s1033" type="#_x0000_t202" style="position:absolute;margin-left:315.95pt;margin-top:7.9pt;width:118.8pt;height:162.6pt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" fillcolor="white [3201]" strokeweight=".5pt">
                      <v:textbox>
                        <w:txbxContent>
                          <w:p w14:paraId="0DF56B27" w14:textId="7B08463D" w:rsidR="00D83AE7" w:rsidRDefault="00D83AE7" w:rsidP="00D83AE7">
                            <w:r>
                              <w:t xml:space="preserve">Item: </w:t>
                            </w:r>
                            <w:r>
                              <w:t>500D CODURA</w:t>
                            </w:r>
                          </w:p>
                          <w:p w14:paraId="1B1C7EA7" w14:textId="77777777" w:rsidR="00D83AE7" w:rsidRDefault="00D83AE7" w:rsidP="00D83AE7">
                            <w:r>
                              <w:t xml:space="preserve">Style Color: MCAM </w:t>
                            </w:r>
                          </w:p>
                          <w:p w14:paraId="2F338B16" w14:textId="77777777" w:rsidR="00D83AE7" w:rsidRDefault="00D83AE7" w:rsidP="00D83AE7">
                            <w:r>
                              <w:t>RM Color: MCAM</w:t>
                            </w:r>
                          </w:p>
                          <w:p w14:paraId="676B8A3B" w14:textId="77777777" w:rsidR="00D83AE7" w:rsidRDefault="00D83AE7" w:rsidP="00D83AE7">
                            <w:r>
                              <w:t>Style Color: TFP</w:t>
                            </w:r>
                          </w:p>
                          <w:p w14:paraId="23A2DEF7" w14:textId="77777777" w:rsidR="00D83AE7" w:rsidRDefault="00D83AE7" w:rsidP="00D83AE7">
                            <w:r>
                              <w:t>RM Color: TFP</w:t>
                            </w:r>
                          </w:p>
                          <w:p w14:paraId="3A5061ED" w14:textId="77777777" w:rsidR="00D83AE7" w:rsidRDefault="00D83AE7" w:rsidP="00D83AE7">
                            <w:r>
                              <w:t xml:space="preserve">Style Color: BLACK </w:t>
                            </w:r>
                          </w:p>
                          <w:p w14:paraId="38C9A3C7" w14:textId="77777777" w:rsidR="00D83AE7" w:rsidRDefault="00D83AE7" w:rsidP="00D83AE7">
                            <w:r>
                              <w:t>RM Color: BLACK</w:t>
                            </w:r>
                          </w:p>
                          <w:p w14:paraId="2A9CEB9A" w14:textId="77777777" w:rsidR="00D83AE7" w:rsidRDefault="00D83AE7" w:rsidP="00D83AE7">
                            <w:r>
                              <w:t>Style Color: RG</w:t>
                            </w:r>
                          </w:p>
                          <w:p w14:paraId="61073268" w14:textId="77777777" w:rsidR="00D83AE7" w:rsidRDefault="00D83AE7" w:rsidP="00D83AE7">
                            <w:r>
                              <w:t>RM Color: RG</w:t>
                            </w:r>
                          </w:p>
                          <w:p w14:paraId="6C25BA36" w14:textId="77777777" w:rsidR="00D83AE7" w:rsidRDefault="00D83AE7" w:rsidP="00D83AE7"/>
                          <w:p w14:paraId="7E65A22C" w14:textId="77777777" w:rsidR="00D83AE7" w:rsidRDefault="00D83AE7" w:rsidP="00D83AE7"/>
                        </w:txbxContent>
                      </v:textbox>
                    </v:shape>
                  </w:pict>
                </mc:Fallback>
              </mc:AlternateContent>
            </w:r>
            <w:r w:rsidR="00B23099" w:rsidRPr="00B23099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026880" behindDoc="1" locked="0" layoutInCell="1" allowOverlap="1" wp14:anchorId="4621358C" wp14:editId="61AEAFA4">
                  <wp:simplePos x="0" y="0"/>
                  <wp:positionH relativeFrom="column">
                    <wp:posOffset>-1306195</wp:posOffset>
                  </wp:positionH>
                  <wp:positionV relativeFrom="paragraph">
                    <wp:posOffset>192405</wp:posOffset>
                  </wp:positionV>
                  <wp:extent cx="3909338" cy="1089843"/>
                  <wp:effectExtent l="0" t="0" r="0" b="0"/>
                  <wp:wrapNone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271" b="29576"/>
                          <a:stretch/>
                        </pic:blipFill>
                        <pic:spPr bwMode="auto">
                          <a:xfrm rot="16200000">
                            <a:off x="0" y="0"/>
                            <a:ext cx="3909338" cy="1089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B416B9A" w14:textId="3EB7B04C" w:rsidR="000C0858" w:rsidRPr="00FA021C" w:rsidRDefault="000C0858" w:rsidP="0054149A">
            <w:pPr>
              <w:rPr>
                <w:sz w:val="20"/>
                <w:szCs w:val="22"/>
              </w:rPr>
            </w:pPr>
          </w:p>
          <w:p w14:paraId="67C9B208" w14:textId="696E167D" w:rsidR="000C0858" w:rsidRPr="00FA021C" w:rsidRDefault="000C0858" w:rsidP="0054149A">
            <w:pPr>
              <w:rPr>
                <w:sz w:val="20"/>
                <w:szCs w:val="22"/>
              </w:rPr>
            </w:pPr>
          </w:p>
          <w:p w14:paraId="3FBFDADC" w14:textId="5619993F" w:rsidR="000C0858" w:rsidRPr="00FA021C" w:rsidRDefault="000C0858" w:rsidP="0054149A">
            <w:pPr>
              <w:rPr>
                <w:sz w:val="20"/>
                <w:szCs w:val="22"/>
              </w:rPr>
            </w:pPr>
          </w:p>
          <w:p w14:paraId="3E3C10B9" w14:textId="243772C5" w:rsidR="000C0858" w:rsidRPr="00FA021C" w:rsidRDefault="000C0858" w:rsidP="0054149A">
            <w:pPr>
              <w:rPr>
                <w:sz w:val="20"/>
                <w:szCs w:val="22"/>
              </w:rPr>
            </w:pPr>
          </w:p>
          <w:p w14:paraId="215A6B24" w14:textId="2F18EEA3" w:rsidR="000C0858" w:rsidRPr="00FA021C" w:rsidRDefault="00D83AE7" w:rsidP="0054149A">
            <w:pPr>
              <w:rPr>
                <w:sz w:val="20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0672" behindDoc="0" locked="0" layoutInCell="1" allowOverlap="1" wp14:anchorId="08E104DE" wp14:editId="0D7FB4F2">
                      <wp:simplePos x="0" y="0"/>
                      <wp:positionH relativeFrom="column">
                        <wp:posOffset>583565</wp:posOffset>
                      </wp:positionH>
                      <wp:positionV relativeFrom="paragraph">
                        <wp:posOffset>63500</wp:posOffset>
                      </wp:positionV>
                      <wp:extent cx="3421380" cy="1173480"/>
                      <wp:effectExtent l="38100" t="0" r="26670" b="64770"/>
                      <wp:wrapNone/>
                      <wp:docPr id="20" name="Straight Arrow Connector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421380" cy="11734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8EC108" id="Straight Arrow Connector 20" o:spid="_x0000_s1026" type="#_x0000_t32" style="position:absolute;margin-left:45.95pt;margin-top:5pt;width:269.4pt;height:92.4pt;flip:x;z-index:25206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4CD0711" w14:textId="77777777" w:rsidR="000C0858" w:rsidRPr="00FA021C" w:rsidRDefault="000C0858" w:rsidP="0054149A">
            <w:pPr>
              <w:rPr>
                <w:sz w:val="20"/>
                <w:szCs w:val="22"/>
              </w:rPr>
            </w:pPr>
          </w:p>
          <w:p w14:paraId="6894D97C" w14:textId="658C7A5C" w:rsidR="000C0858" w:rsidRDefault="000C0858" w:rsidP="0054149A">
            <w:pPr>
              <w:rPr>
                <w:sz w:val="20"/>
                <w:szCs w:val="22"/>
              </w:rPr>
            </w:pPr>
          </w:p>
          <w:p w14:paraId="316860BC" w14:textId="676AD0BA" w:rsidR="000C0858" w:rsidRDefault="000C0858" w:rsidP="0054149A">
            <w:pPr>
              <w:rPr>
                <w:sz w:val="20"/>
                <w:szCs w:val="22"/>
              </w:rPr>
            </w:pPr>
          </w:p>
          <w:p w14:paraId="0C53DB5A" w14:textId="26465EA8" w:rsidR="000C0858" w:rsidRDefault="000C0858" w:rsidP="0054149A">
            <w:pPr>
              <w:rPr>
                <w:sz w:val="20"/>
                <w:szCs w:val="22"/>
              </w:rPr>
            </w:pPr>
          </w:p>
          <w:p w14:paraId="52A588DB" w14:textId="1F18195C" w:rsidR="000C0858" w:rsidRDefault="00EB4DAB" w:rsidP="0054149A">
            <w:pPr>
              <w:rPr>
                <w:sz w:val="20"/>
                <w:szCs w:val="22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32000" behindDoc="0" locked="0" layoutInCell="1" allowOverlap="1" wp14:anchorId="6BD0653A" wp14:editId="0ED801BE">
                      <wp:simplePos x="0" y="0"/>
                      <wp:positionH relativeFrom="column">
                        <wp:posOffset>2602865</wp:posOffset>
                      </wp:positionH>
                      <wp:positionV relativeFrom="paragraph">
                        <wp:posOffset>209550</wp:posOffset>
                      </wp:positionV>
                      <wp:extent cx="1508760" cy="1630680"/>
                      <wp:effectExtent l="0" t="0" r="15240" b="26670"/>
                      <wp:wrapNone/>
                      <wp:docPr id="16" name="Text Box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08760" cy="16306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B6DA0C6" w14:textId="083EAA30" w:rsidR="0090046A" w:rsidRDefault="0090046A" w:rsidP="00B23099">
                                  <w:r>
                                    <w:t>Item: Velcro Loop 38mm</w:t>
                                  </w:r>
                                </w:p>
                                <w:p w14:paraId="27BD90DE" w14:textId="77777777" w:rsidR="0090046A" w:rsidRDefault="0090046A" w:rsidP="00B23099">
                                  <w:r>
                                    <w:t>Style Color: MCAM / TFP</w:t>
                                  </w:r>
                                </w:p>
                                <w:p w14:paraId="2E6B4C52" w14:textId="77777777" w:rsidR="0090046A" w:rsidRDefault="0090046A" w:rsidP="00B23099">
                                  <w:r>
                                    <w:t>RM Color: CBK</w:t>
                                  </w:r>
                                </w:p>
                                <w:p w14:paraId="655BBE0D" w14:textId="77777777" w:rsidR="0090046A" w:rsidRDefault="0090046A" w:rsidP="00B23099">
                                  <w:r>
                                    <w:t xml:space="preserve">Style Color: BLACK </w:t>
                                  </w:r>
                                </w:p>
                                <w:p w14:paraId="0B96F7E1" w14:textId="77777777" w:rsidR="0090046A" w:rsidRDefault="0090046A" w:rsidP="00B23099">
                                  <w:r>
                                    <w:t>RM Color: BLACK</w:t>
                                  </w:r>
                                </w:p>
                                <w:p w14:paraId="39B02F95" w14:textId="77777777" w:rsidR="0090046A" w:rsidRDefault="0090046A" w:rsidP="00B23099">
                                  <w:r>
                                    <w:t>Style Color: RG</w:t>
                                  </w:r>
                                </w:p>
                                <w:p w14:paraId="371E2D7D" w14:textId="77777777" w:rsidR="0090046A" w:rsidRDefault="0090046A" w:rsidP="00B23099">
                                  <w:r>
                                    <w:t>RM Color: RG</w:t>
                                  </w:r>
                                </w:p>
                                <w:p w14:paraId="1BC3DD65" w14:textId="77777777" w:rsidR="0090046A" w:rsidRDefault="0090046A" w:rsidP="00B23099"/>
                                <w:p w14:paraId="44111C05" w14:textId="77777777" w:rsidR="0090046A" w:rsidRDefault="0090046A" w:rsidP="00B23099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D0653A" id="Text Box 16" o:spid="_x0000_s1034" type="#_x0000_t202" style="position:absolute;margin-left:204.95pt;margin-top:16.5pt;width:118.8pt;height:128.4pt;z-index:2520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" fillcolor="white [3201]" strokeweight=".5pt">
                      <v:textbox>
                        <w:txbxContent>
                          <w:p w14:paraId="2B6DA0C6" w14:textId="083EAA30" w:rsidR="0090046A" w:rsidRDefault="0090046A" w:rsidP="00B23099">
                            <w:r>
                              <w:t>Item: Velcro Loop 38mm</w:t>
                            </w:r>
                          </w:p>
                          <w:p w14:paraId="27BD90DE" w14:textId="77777777" w:rsidR="0090046A" w:rsidRDefault="0090046A" w:rsidP="00B23099">
                            <w:r>
                              <w:t>Style Color: MCAM / TFP</w:t>
                            </w:r>
                          </w:p>
                          <w:p w14:paraId="2E6B4C52" w14:textId="77777777" w:rsidR="0090046A" w:rsidRDefault="0090046A" w:rsidP="00B23099">
                            <w:r>
                              <w:t>RM Color: CBK</w:t>
                            </w:r>
                          </w:p>
                          <w:p w14:paraId="655BBE0D" w14:textId="77777777" w:rsidR="0090046A" w:rsidRDefault="0090046A" w:rsidP="00B23099">
                            <w:r>
                              <w:t xml:space="preserve">Style Color: BLACK </w:t>
                            </w:r>
                          </w:p>
                          <w:p w14:paraId="0B96F7E1" w14:textId="77777777" w:rsidR="0090046A" w:rsidRDefault="0090046A" w:rsidP="00B23099">
                            <w:r>
                              <w:t>RM Color: BLACK</w:t>
                            </w:r>
                          </w:p>
                          <w:p w14:paraId="39B02F95" w14:textId="77777777" w:rsidR="0090046A" w:rsidRDefault="0090046A" w:rsidP="00B23099">
                            <w:r>
                              <w:t>Style Color: RG</w:t>
                            </w:r>
                          </w:p>
                          <w:p w14:paraId="371E2D7D" w14:textId="77777777" w:rsidR="0090046A" w:rsidRDefault="0090046A" w:rsidP="00B23099">
                            <w:r>
                              <w:t>RM Color: RG</w:t>
                            </w:r>
                          </w:p>
                          <w:p w14:paraId="1BC3DD65" w14:textId="77777777" w:rsidR="0090046A" w:rsidRDefault="0090046A" w:rsidP="00B23099"/>
                          <w:p w14:paraId="44111C05" w14:textId="77777777" w:rsidR="0090046A" w:rsidRDefault="0090046A" w:rsidP="00B23099"/>
                        </w:txbxContent>
                      </v:textbox>
                    </v:shape>
                  </w:pict>
                </mc:Fallback>
              </mc:AlternateContent>
            </w:r>
          </w:p>
          <w:p w14:paraId="650DD731" w14:textId="1B5CBB86" w:rsidR="0020230D" w:rsidRPr="0020230D" w:rsidRDefault="0020230D" w:rsidP="0020230D">
            <w:pPr>
              <w:rPr>
                <w:sz w:val="20"/>
                <w:szCs w:val="22"/>
              </w:rPr>
            </w:pPr>
          </w:p>
          <w:p w14:paraId="69F25A65" w14:textId="7D245BC1" w:rsidR="0020230D" w:rsidRDefault="0020230D" w:rsidP="0020230D">
            <w:pPr>
              <w:rPr>
                <w:sz w:val="20"/>
                <w:szCs w:val="22"/>
              </w:rPr>
            </w:pPr>
          </w:p>
          <w:p w14:paraId="0812B103" w14:textId="04F7522C" w:rsidR="0020230D" w:rsidRPr="0020230D" w:rsidRDefault="00EB4DAB" w:rsidP="0020230D">
            <w:pPr>
              <w:rPr>
                <w:sz w:val="20"/>
                <w:szCs w:val="22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36096" behindDoc="0" locked="0" layoutInCell="1" allowOverlap="1" wp14:anchorId="1BD1650F" wp14:editId="61540308">
                      <wp:simplePos x="0" y="0"/>
                      <wp:positionH relativeFrom="column">
                        <wp:posOffset>2663825</wp:posOffset>
                      </wp:positionH>
                      <wp:positionV relativeFrom="paragraph">
                        <wp:posOffset>1775460</wp:posOffset>
                      </wp:positionV>
                      <wp:extent cx="1508760" cy="1752600"/>
                      <wp:effectExtent l="0" t="0" r="15240" b="19050"/>
                      <wp:wrapNone/>
                      <wp:docPr id="18" name="Text Box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08760" cy="1752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ED5306F" w14:textId="13404C2B" w:rsidR="00EB4DAB" w:rsidRDefault="00EB4DAB" w:rsidP="00B23099">
                                  <w:r>
                                    <w:t xml:space="preserve">Item: Velcro Loop 38mm inside 38mm webbing </w:t>
                                  </w:r>
                                </w:p>
                                <w:p w14:paraId="13AFEB7E" w14:textId="77777777" w:rsidR="00EB4DAB" w:rsidRDefault="00EB4DAB" w:rsidP="00B23099">
                                  <w:r>
                                    <w:t>Style Color: MCAM / TFP</w:t>
                                  </w:r>
                                </w:p>
                                <w:p w14:paraId="5EE9FA18" w14:textId="77777777" w:rsidR="00EB4DAB" w:rsidRDefault="00EB4DAB" w:rsidP="00B23099">
                                  <w:r>
                                    <w:t>RM Color: CBK</w:t>
                                  </w:r>
                                </w:p>
                                <w:p w14:paraId="512C42D5" w14:textId="77777777" w:rsidR="00EB4DAB" w:rsidRDefault="00EB4DAB" w:rsidP="00B23099">
                                  <w:r>
                                    <w:t xml:space="preserve">Style Color: BLACK </w:t>
                                  </w:r>
                                </w:p>
                                <w:p w14:paraId="2A0CD699" w14:textId="77777777" w:rsidR="00EB4DAB" w:rsidRDefault="00EB4DAB" w:rsidP="00B23099">
                                  <w:r>
                                    <w:t>RM Color: BLACK</w:t>
                                  </w:r>
                                </w:p>
                                <w:p w14:paraId="499170AA" w14:textId="77777777" w:rsidR="00EB4DAB" w:rsidRDefault="00EB4DAB" w:rsidP="00B23099">
                                  <w:r>
                                    <w:t>Style Color: RG</w:t>
                                  </w:r>
                                </w:p>
                                <w:p w14:paraId="6B9C15BA" w14:textId="77777777" w:rsidR="00EB4DAB" w:rsidRDefault="00EB4DAB" w:rsidP="00B23099">
                                  <w:r>
                                    <w:t>RM Color: RG</w:t>
                                  </w:r>
                                </w:p>
                                <w:p w14:paraId="5DFA76F5" w14:textId="77777777" w:rsidR="00EB4DAB" w:rsidRDefault="00EB4DAB" w:rsidP="00B23099"/>
                                <w:p w14:paraId="6CB26E8A" w14:textId="77777777" w:rsidR="00EB4DAB" w:rsidRDefault="00EB4DAB" w:rsidP="00B23099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D1650F" id="Text Box 18" o:spid="_x0000_s1035" type="#_x0000_t202" style="position:absolute;margin-left:209.75pt;margin-top:139.8pt;width:118.8pt;height:138pt;z-index:25203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" fillcolor="white [3201]" strokeweight=".5pt">
                      <v:textbox>
                        <w:txbxContent>
                          <w:p w14:paraId="3ED5306F" w14:textId="13404C2B" w:rsidR="00EB4DAB" w:rsidRDefault="00EB4DAB" w:rsidP="00B23099">
                            <w:r>
                              <w:t xml:space="preserve">Item: Velcro Loop 38mm inside 38mm webbing </w:t>
                            </w:r>
                          </w:p>
                          <w:p w14:paraId="13AFEB7E" w14:textId="77777777" w:rsidR="00EB4DAB" w:rsidRDefault="00EB4DAB" w:rsidP="00B23099">
                            <w:r>
                              <w:t>Style Color: MCAM / TFP</w:t>
                            </w:r>
                          </w:p>
                          <w:p w14:paraId="5EE9FA18" w14:textId="77777777" w:rsidR="00EB4DAB" w:rsidRDefault="00EB4DAB" w:rsidP="00B23099">
                            <w:r>
                              <w:t>RM Color: CBK</w:t>
                            </w:r>
                          </w:p>
                          <w:p w14:paraId="512C42D5" w14:textId="77777777" w:rsidR="00EB4DAB" w:rsidRDefault="00EB4DAB" w:rsidP="00B23099">
                            <w:r>
                              <w:t xml:space="preserve">Style Color: BLACK </w:t>
                            </w:r>
                          </w:p>
                          <w:p w14:paraId="2A0CD699" w14:textId="77777777" w:rsidR="00EB4DAB" w:rsidRDefault="00EB4DAB" w:rsidP="00B23099">
                            <w:r>
                              <w:t>RM Color: BLACK</w:t>
                            </w:r>
                          </w:p>
                          <w:p w14:paraId="499170AA" w14:textId="77777777" w:rsidR="00EB4DAB" w:rsidRDefault="00EB4DAB" w:rsidP="00B23099">
                            <w:r>
                              <w:t>Style Color: RG</w:t>
                            </w:r>
                          </w:p>
                          <w:p w14:paraId="6B9C15BA" w14:textId="77777777" w:rsidR="00EB4DAB" w:rsidRDefault="00EB4DAB" w:rsidP="00B23099">
                            <w:r>
                              <w:t>RM Color: RG</w:t>
                            </w:r>
                          </w:p>
                          <w:p w14:paraId="5DFA76F5" w14:textId="77777777" w:rsidR="00EB4DAB" w:rsidRDefault="00EB4DAB" w:rsidP="00B23099"/>
                          <w:p w14:paraId="6CB26E8A" w14:textId="77777777" w:rsidR="00EB4DAB" w:rsidRDefault="00EB4DAB" w:rsidP="00B23099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4048" behindDoc="0" locked="0" layoutInCell="1" allowOverlap="1" wp14:anchorId="5237AC66" wp14:editId="0B7EFF88">
                      <wp:simplePos x="0" y="0"/>
                      <wp:positionH relativeFrom="column">
                        <wp:posOffset>1205230</wp:posOffset>
                      </wp:positionH>
                      <wp:positionV relativeFrom="paragraph">
                        <wp:posOffset>2206625</wp:posOffset>
                      </wp:positionV>
                      <wp:extent cx="1569720" cy="121920"/>
                      <wp:effectExtent l="38100" t="0" r="11430" b="87630"/>
                      <wp:wrapNone/>
                      <wp:docPr id="17" name="Straight Arrow Connector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69720" cy="1219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2D808E" id="Straight Arrow Connector 17" o:spid="_x0000_s1026" type="#_x0000_t32" style="position:absolute;margin-left:94.9pt;margin-top:173.75pt;width:123.6pt;height:9.6pt;flip:x;z-index:25203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20230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4896" behindDoc="0" locked="0" layoutInCell="1" allowOverlap="1" wp14:anchorId="2B77060F" wp14:editId="36AFBF49">
                      <wp:simplePos x="0" y="0"/>
                      <wp:positionH relativeFrom="column">
                        <wp:posOffset>995045</wp:posOffset>
                      </wp:positionH>
                      <wp:positionV relativeFrom="paragraph">
                        <wp:posOffset>845820</wp:posOffset>
                      </wp:positionV>
                      <wp:extent cx="1569720" cy="121920"/>
                      <wp:effectExtent l="38100" t="0" r="11430" b="87630"/>
                      <wp:wrapNone/>
                      <wp:docPr id="53" name="Straight Arrow Connector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69720" cy="1219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3ED2A3" id="Straight Arrow Connector 53" o:spid="_x0000_s1026" type="#_x0000_t32" style="position:absolute;margin-left:78.35pt;margin-top:66.6pt;width:123.6pt;height:9.6pt;flip:x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20230D" w:rsidRPr="0020230D">
              <w:rPr>
                <w:noProof/>
                <w:sz w:val="20"/>
                <w:szCs w:val="22"/>
              </w:rPr>
              <w:drawing>
                <wp:anchor distT="0" distB="0" distL="114300" distR="114300" simplePos="0" relativeHeight="252029952" behindDoc="1" locked="0" layoutInCell="1" allowOverlap="1" wp14:anchorId="76130324" wp14:editId="7F752547">
                  <wp:simplePos x="0" y="0"/>
                  <wp:positionH relativeFrom="column">
                    <wp:posOffset>73025</wp:posOffset>
                  </wp:positionH>
                  <wp:positionV relativeFrom="paragraph">
                    <wp:posOffset>251460</wp:posOffset>
                  </wp:positionV>
                  <wp:extent cx="1912786" cy="3063505"/>
                  <wp:effectExtent l="0" t="0" r="0" b="3810"/>
                  <wp:wrapNone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2786" cy="3063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14B4F435" w14:textId="25CE4DEA" w:rsidR="00D077E5" w:rsidRDefault="00D077E5">
      <w:pPr>
        <w:rPr>
          <w:color w:val="auto"/>
        </w:rPr>
      </w:pPr>
      <w:r>
        <w:rPr>
          <w:color w:val="auto"/>
        </w:rPr>
        <w:br w:type="page"/>
      </w: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EB4DAB" w:rsidRPr="00DE4BCC" w14:paraId="780B9146" w14:textId="77777777" w:rsidTr="00C6406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8532052" w14:textId="77777777" w:rsidR="00EB4DAB" w:rsidRPr="00DE4BCC" w:rsidRDefault="00EB4DAB" w:rsidP="00C64062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EB4DAB" w:rsidRPr="00DE4BCC" w14:paraId="76D521A4" w14:textId="77777777" w:rsidTr="00C64062">
        <w:trPr>
          <w:trHeight w:val="12203"/>
        </w:trPr>
        <w:tc>
          <w:tcPr>
            <w:tcW w:w="5000" w:type="pct"/>
          </w:tcPr>
          <w:p w14:paraId="6ED12011" w14:textId="5E49DBC0" w:rsidR="00EB4DAB" w:rsidRPr="00B23099" w:rsidRDefault="00D83AE7" w:rsidP="00C6406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52480" behindDoc="0" locked="0" layoutInCell="1" allowOverlap="1" wp14:anchorId="697894AD" wp14:editId="6359B1D8">
                      <wp:simplePos x="0" y="0"/>
                      <wp:positionH relativeFrom="column">
                        <wp:posOffset>2259965</wp:posOffset>
                      </wp:positionH>
                      <wp:positionV relativeFrom="paragraph">
                        <wp:posOffset>275590</wp:posOffset>
                      </wp:positionV>
                      <wp:extent cx="2240280" cy="1691640"/>
                      <wp:effectExtent l="0" t="0" r="26670" b="22860"/>
                      <wp:wrapNone/>
                      <wp:docPr id="1276515270" name="Text Box 12765152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40280" cy="16916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04DEBFA" w14:textId="35EFA598" w:rsidR="00EB4DAB" w:rsidRDefault="00EB4DAB" w:rsidP="00EB4DAB">
                                  <w:r>
                                    <w:t xml:space="preserve">Item: </w:t>
                                  </w:r>
                                  <w:r w:rsidR="00D83AE7">
                                    <w:t>Velcro attach panel b52 squadron</w:t>
                                  </w:r>
                                </w:p>
                                <w:p w14:paraId="68629DF9" w14:textId="0E881C09" w:rsidR="00EB4DAB" w:rsidRDefault="00EB4DAB" w:rsidP="00EB4DAB">
                                  <w:r>
                                    <w:t xml:space="preserve">Style Color: MCAM </w:t>
                                  </w:r>
                                  <w:r w:rsidR="00D83AE7">
                                    <w:t>/ TFP</w:t>
                                  </w:r>
                                </w:p>
                                <w:p w14:paraId="2A535697" w14:textId="62B1FA42" w:rsidR="00EB4DAB" w:rsidRDefault="00EB4DAB" w:rsidP="00EB4DAB">
                                  <w:r>
                                    <w:t xml:space="preserve">RM Color: </w:t>
                                  </w:r>
                                  <w:r w:rsidR="00D83AE7">
                                    <w:t>CBK</w:t>
                                  </w:r>
                                </w:p>
                                <w:p w14:paraId="5A2D9F5E" w14:textId="77777777" w:rsidR="00EB4DAB" w:rsidRDefault="00EB4DAB" w:rsidP="00EB4DAB">
                                  <w:r>
                                    <w:t xml:space="preserve">Style Color: BLACK </w:t>
                                  </w:r>
                                </w:p>
                                <w:p w14:paraId="2347C20D" w14:textId="77777777" w:rsidR="00EB4DAB" w:rsidRDefault="00EB4DAB" w:rsidP="00EB4DAB">
                                  <w:r>
                                    <w:t>RM Color: BLACK</w:t>
                                  </w:r>
                                </w:p>
                                <w:p w14:paraId="12EC2B97" w14:textId="77777777" w:rsidR="00EB4DAB" w:rsidRDefault="00EB4DAB" w:rsidP="00EB4DAB">
                                  <w:r>
                                    <w:t>Style Color: RG</w:t>
                                  </w:r>
                                </w:p>
                                <w:p w14:paraId="114A536B" w14:textId="3DCDAF5D" w:rsidR="00EB4DAB" w:rsidRDefault="00EB4DAB" w:rsidP="00EB4DAB">
                                  <w:r>
                                    <w:t>RM Color: RG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7894AD" id="Text Box 1276515270" o:spid="_x0000_s1036" type="#_x0000_t202" style="position:absolute;margin-left:177.95pt;margin-top:21.7pt;width:176.4pt;height:133.2pt;z-index:25205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" fillcolor="white [3201]" strokeweight=".5pt">
                      <v:textbox>
                        <w:txbxContent>
                          <w:p w14:paraId="204DEBFA" w14:textId="35EFA598" w:rsidR="00EB4DAB" w:rsidRDefault="00EB4DAB" w:rsidP="00EB4DAB">
                            <w:r>
                              <w:t xml:space="preserve">Item: </w:t>
                            </w:r>
                            <w:r w:rsidR="00D83AE7">
                              <w:t xml:space="preserve">Velcro attach panel </w:t>
                            </w:r>
                            <w:r w:rsidR="00D83AE7">
                              <w:t>b52 squadron</w:t>
                            </w:r>
                          </w:p>
                          <w:p w14:paraId="68629DF9" w14:textId="0E881C09" w:rsidR="00EB4DAB" w:rsidRDefault="00EB4DAB" w:rsidP="00EB4DAB">
                            <w:r>
                              <w:t xml:space="preserve">Style Color: MCAM </w:t>
                            </w:r>
                            <w:r w:rsidR="00D83AE7">
                              <w:t>/ TFP</w:t>
                            </w:r>
                          </w:p>
                          <w:p w14:paraId="2A535697" w14:textId="62B1FA42" w:rsidR="00EB4DAB" w:rsidRDefault="00EB4DAB" w:rsidP="00EB4DAB">
                            <w:r>
                              <w:t xml:space="preserve">RM Color: </w:t>
                            </w:r>
                            <w:r w:rsidR="00D83AE7">
                              <w:t>CBK</w:t>
                            </w:r>
                          </w:p>
                          <w:p w14:paraId="5A2D9F5E" w14:textId="77777777" w:rsidR="00EB4DAB" w:rsidRDefault="00EB4DAB" w:rsidP="00EB4DAB">
                            <w:r>
                              <w:t xml:space="preserve">Style Color: BLACK </w:t>
                            </w:r>
                          </w:p>
                          <w:p w14:paraId="2347C20D" w14:textId="77777777" w:rsidR="00EB4DAB" w:rsidRDefault="00EB4DAB" w:rsidP="00EB4DAB">
                            <w:r>
                              <w:t>RM Color: BLACK</w:t>
                            </w:r>
                          </w:p>
                          <w:p w14:paraId="12EC2B97" w14:textId="77777777" w:rsidR="00EB4DAB" w:rsidRDefault="00EB4DAB" w:rsidP="00EB4DAB">
                            <w:r>
                              <w:t>Style Color: RG</w:t>
                            </w:r>
                          </w:p>
                          <w:p w14:paraId="114A536B" w14:textId="3DCDAF5D" w:rsidR="00EB4DAB" w:rsidRDefault="00EB4DAB" w:rsidP="00EB4DAB">
                            <w:r>
                              <w:t>RM Color: RG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20230D">
              <w:rPr>
                <w:noProof/>
                <w:sz w:val="20"/>
                <w:szCs w:val="22"/>
              </w:rPr>
              <w:drawing>
                <wp:anchor distT="0" distB="0" distL="114300" distR="114300" simplePos="0" relativeHeight="252062720" behindDoc="1" locked="0" layoutInCell="1" allowOverlap="1" wp14:anchorId="09953305" wp14:editId="110EE31C">
                  <wp:simplePos x="0" y="0"/>
                  <wp:positionH relativeFrom="column">
                    <wp:posOffset>153670</wp:posOffset>
                  </wp:positionH>
                  <wp:positionV relativeFrom="paragraph">
                    <wp:posOffset>248285</wp:posOffset>
                  </wp:positionV>
                  <wp:extent cx="1912786" cy="3063505"/>
                  <wp:effectExtent l="0" t="0" r="0" b="3810"/>
                  <wp:wrapNone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2786" cy="3063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67C80CE8" w14:textId="375E9026" w:rsidR="00EB4DAB" w:rsidRPr="00863041" w:rsidRDefault="00EB4DAB" w:rsidP="00C64062">
            <w:pPr>
              <w:rPr>
                <w:noProof/>
                <w:color w:val="auto"/>
                <w:sz w:val="20"/>
                <w:szCs w:val="22"/>
                <w14:ligatures w14:val="standard"/>
              </w:rPr>
            </w:pPr>
            <w:r w:rsidRPr="00D077E5">
              <w:rPr>
                <w:noProof/>
                <w:color w:val="auto"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048384" behindDoc="0" locked="0" layoutInCell="1" allowOverlap="1" wp14:anchorId="7BEA4416" wp14:editId="708D867E">
                      <wp:simplePos x="0" y="0"/>
                      <wp:positionH relativeFrom="column">
                        <wp:posOffset>1039321</wp:posOffset>
                      </wp:positionH>
                      <wp:positionV relativeFrom="paragraph">
                        <wp:posOffset>-4025553</wp:posOffset>
                      </wp:positionV>
                      <wp:extent cx="1644650" cy="207645"/>
                      <wp:effectExtent l="0" t="57150" r="12700" b="20955"/>
                      <wp:wrapNone/>
                      <wp:docPr id="1276515271" name="Straight Arrow Connector 12765152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44650" cy="20764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5AFA5B" id="Straight Arrow Connector 1276515271" o:spid="_x0000_s1026" type="#_x0000_t32" style="position:absolute;margin-left:81.85pt;margin-top:-316.95pt;width:129.5pt;height:16.35pt;flip:x y;z-index:25204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0A40D4E" w14:textId="60A466A2" w:rsidR="00EB4DAB" w:rsidRDefault="00EB4DAB" w:rsidP="00C64062">
            <w:pPr>
              <w:tabs>
                <w:tab w:val="left" w:pos="3905"/>
              </w:tabs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ab/>
            </w:r>
          </w:p>
          <w:p w14:paraId="309F27D4" w14:textId="1E022C6D" w:rsidR="00EB4DAB" w:rsidRPr="00FA021C" w:rsidRDefault="00D83AE7" w:rsidP="00C64062">
            <w:pPr>
              <w:rPr>
                <w:sz w:val="20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9408" behindDoc="0" locked="0" layoutInCell="1" allowOverlap="1" wp14:anchorId="56FB0972" wp14:editId="18E36487">
                      <wp:simplePos x="0" y="0"/>
                      <wp:positionH relativeFrom="column">
                        <wp:posOffset>1063625</wp:posOffset>
                      </wp:positionH>
                      <wp:positionV relativeFrom="paragraph">
                        <wp:posOffset>87630</wp:posOffset>
                      </wp:positionV>
                      <wp:extent cx="1249680" cy="83820"/>
                      <wp:effectExtent l="38100" t="0" r="26670" b="87630"/>
                      <wp:wrapNone/>
                      <wp:docPr id="1276515272" name="Straight Arrow Connector 12765152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49680" cy="838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B49FC9" id="Straight Arrow Connector 1276515272" o:spid="_x0000_s1026" type="#_x0000_t32" style="position:absolute;margin-left:83.75pt;margin-top:6.9pt;width:98.4pt;height:6.6pt;flip:x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4C7B639" w14:textId="77777777" w:rsidR="00EB4DAB" w:rsidRPr="00FA021C" w:rsidRDefault="00EB4DAB" w:rsidP="00C64062">
            <w:pPr>
              <w:rPr>
                <w:sz w:val="20"/>
                <w:szCs w:val="22"/>
              </w:rPr>
            </w:pPr>
          </w:p>
          <w:p w14:paraId="5CA6959D" w14:textId="1387F8E8" w:rsidR="00EB4DAB" w:rsidRPr="00FA021C" w:rsidRDefault="00EB4DAB" w:rsidP="00C64062">
            <w:pPr>
              <w:rPr>
                <w:sz w:val="20"/>
                <w:szCs w:val="22"/>
              </w:rPr>
            </w:pPr>
          </w:p>
          <w:p w14:paraId="7DC69594" w14:textId="6C66B467" w:rsidR="00EB4DAB" w:rsidRPr="00FA021C" w:rsidRDefault="00EB4DAB" w:rsidP="00C64062">
            <w:pPr>
              <w:rPr>
                <w:sz w:val="20"/>
                <w:szCs w:val="22"/>
              </w:rPr>
            </w:pPr>
          </w:p>
          <w:p w14:paraId="46653E09" w14:textId="69775CE9" w:rsidR="00EB4DAB" w:rsidRPr="00FA021C" w:rsidRDefault="00EB4DAB" w:rsidP="00C64062">
            <w:pPr>
              <w:rPr>
                <w:sz w:val="20"/>
                <w:szCs w:val="22"/>
              </w:rPr>
            </w:pPr>
          </w:p>
          <w:p w14:paraId="3509AF12" w14:textId="66C5160C" w:rsidR="00EB4DAB" w:rsidRPr="00FA021C" w:rsidRDefault="00EB4DAB" w:rsidP="00C64062">
            <w:pPr>
              <w:rPr>
                <w:sz w:val="20"/>
                <w:szCs w:val="22"/>
              </w:rPr>
            </w:pPr>
          </w:p>
          <w:p w14:paraId="4F8E0A2C" w14:textId="74068DA6" w:rsidR="00EB4DAB" w:rsidRPr="00FA021C" w:rsidRDefault="00EB4DAB" w:rsidP="00C64062">
            <w:pPr>
              <w:rPr>
                <w:sz w:val="20"/>
                <w:szCs w:val="22"/>
              </w:rPr>
            </w:pPr>
          </w:p>
          <w:p w14:paraId="17292283" w14:textId="77777777" w:rsidR="00EB4DAB" w:rsidRPr="00FA021C" w:rsidRDefault="00EB4DAB" w:rsidP="00C64062">
            <w:pPr>
              <w:rPr>
                <w:sz w:val="20"/>
                <w:szCs w:val="22"/>
              </w:rPr>
            </w:pPr>
          </w:p>
          <w:p w14:paraId="201DBDFB" w14:textId="259828F8" w:rsidR="00EB4DAB" w:rsidRPr="00FA021C" w:rsidRDefault="00EB4DAB" w:rsidP="00C64062">
            <w:pPr>
              <w:rPr>
                <w:sz w:val="20"/>
                <w:szCs w:val="22"/>
              </w:rPr>
            </w:pPr>
          </w:p>
          <w:p w14:paraId="300DF71D" w14:textId="77777777" w:rsidR="00EB4DAB" w:rsidRDefault="00EB4DAB" w:rsidP="00C64062">
            <w:pPr>
              <w:rPr>
                <w:sz w:val="20"/>
                <w:szCs w:val="22"/>
              </w:rPr>
            </w:pPr>
          </w:p>
          <w:p w14:paraId="22CDDE77" w14:textId="041963EE" w:rsidR="00EB4DAB" w:rsidRDefault="00EB4DAB" w:rsidP="00C64062">
            <w:pPr>
              <w:rPr>
                <w:sz w:val="20"/>
                <w:szCs w:val="22"/>
              </w:rPr>
            </w:pPr>
          </w:p>
          <w:p w14:paraId="4EDC4748" w14:textId="77777777" w:rsidR="00EB4DAB" w:rsidRDefault="00EB4DAB" w:rsidP="00C64062">
            <w:pPr>
              <w:rPr>
                <w:sz w:val="20"/>
                <w:szCs w:val="22"/>
              </w:rPr>
            </w:pPr>
          </w:p>
          <w:p w14:paraId="1F023A97" w14:textId="32115A7C" w:rsidR="00D83AE7" w:rsidRPr="00D83AE7" w:rsidRDefault="00D83AE7" w:rsidP="00D83AE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5792" behindDoc="0" locked="0" layoutInCell="1" allowOverlap="1" wp14:anchorId="5EC91BA4" wp14:editId="7109DB9D">
                      <wp:simplePos x="0" y="0"/>
                      <wp:positionH relativeFrom="column">
                        <wp:posOffset>941705</wp:posOffset>
                      </wp:positionH>
                      <wp:positionV relativeFrom="paragraph">
                        <wp:posOffset>415290</wp:posOffset>
                      </wp:positionV>
                      <wp:extent cx="1508760" cy="45719"/>
                      <wp:effectExtent l="19050" t="76200" r="15240" b="50165"/>
                      <wp:wrapNone/>
                      <wp:docPr id="23" name="Straight Arrow Connector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0876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A1D7E6" id="Straight Arrow Connector 23" o:spid="_x0000_s1026" type="#_x0000_t32" style="position:absolute;margin-left:74.15pt;margin-top:32.7pt;width:118.8pt;height:3.6pt;flip:x y;z-index:25206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56576" behindDoc="0" locked="0" layoutInCell="1" allowOverlap="1" wp14:anchorId="17EF7606" wp14:editId="5FFF1935">
                      <wp:simplePos x="0" y="0"/>
                      <wp:positionH relativeFrom="column">
                        <wp:posOffset>2442845</wp:posOffset>
                      </wp:positionH>
                      <wp:positionV relativeFrom="paragraph">
                        <wp:posOffset>34290</wp:posOffset>
                      </wp:positionV>
                      <wp:extent cx="1508760" cy="830580"/>
                      <wp:effectExtent l="0" t="0" r="15240" b="26670"/>
                      <wp:wrapNone/>
                      <wp:docPr id="1276515274" name="Text Box 12765152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08760" cy="8305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1F6DD93" w14:textId="3B30C5D6" w:rsidR="00EB4DAB" w:rsidRDefault="00EB4DAB" w:rsidP="00EB4DAB">
                                  <w:r>
                                    <w:t xml:space="preserve">Item: </w:t>
                                  </w:r>
                                  <w:r w:rsidR="00D83AE7">
                                    <w:t xml:space="preserve">25mm webbing </w:t>
                                  </w:r>
                                  <w:r>
                                    <w:t xml:space="preserve">inside </w:t>
                                  </w:r>
                                  <w:r w:rsidR="00D83AE7">
                                    <w:t>1</w:t>
                                  </w:r>
                                  <w:r>
                                    <w:t xml:space="preserve">mm </w:t>
                                  </w:r>
                                  <w:r w:rsidR="00D83AE7">
                                    <w:t>pp board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7F980235" w14:textId="57F35ACD" w:rsidR="00EB4DAB" w:rsidRDefault="00EB4DAB" w:rsidP="00EB4DAB">
                                  <w:r>
                                    <w:t>Style Color:</w:t>
                                  </w:r>
                                  <w:r w:rsidR="00D83AE7">
                                    <w:t xml:space="preserve"> all color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47F6DB4E" w14:textId="2DB0EDF7" w:rsidR="00EB4DAB" w:rsidRDefault="00EB4DAB" w:rsidP="00EB4DAB">
                                  <w:r>
                                    <w:t>RM Color: BLACK</w:t>
                                  </w:r>
                                </w:p>
                                <w:p w14:paraId="64481919" w14:textId="77777777" w:rsidR="00EB4DAB" w:rsidRDefault="00EB4DAB" w:rsidP="00EB4DAB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EF7606" id="Text Box 1276515274" o:spid="_x0000_s1037" type="#_x0000_t202" style="position:absolute;margin-left:192.35pt;margin-top:2.7pt;width:118.8pt;height:65.4pt;z-index:25205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" fillcolor="white [3201]" strokeweight=".5pt">
                      <v:textbox>
                        <w:txbxContent>
                          <w:p w14:paraId="61F6DD93" w14:textId="3B30C5D6" w:rsidR="00EB4DAB" w:rsidRDefault="00EB4DAB" w:rsidP="00EB4DAB">
                            <w:r>
                              <w:t xml:space="preserve">Item: </w:t>
                            </w:r>
                            <w:r w:rsidR="00D83AE7">
                              <w:t xml:space="preserve">25mm webbing </w:t>
                            </w:r>
                            <w:r>
                              <w:t xml:space="preserve">inside </w:t>
                            </w:r>
                            <w:r w:rsidR="00D83AE7">
                              <w:t>1</w:t>
                            </w:r>
                            <w:r>
                              <w:t xml:space="preserve">mm </w:t>
                            </w:r>
                            <w:r w:rsidR="00D83AE7">
                              <w:t>pp board</w:t>
                            </w:r>
                            <w:r>
                              <w:t xml:space="preserve"> </w:t>
                            </w:r>
                          </w:p>
                          <w:p w14:paraId="7F980235" w14:textId="57F35ACD" w:rsidR="00EB4DAB" w:rsidRDefault="00EB4DAB" w:rsidP="00EB4DAB">
                            <w:r>
                              <w:t>Style Color:</w:t>
                            </w:r>
                            <w:r w:rsidR="00D83AE7">
                              <w:t xml:space="preserve"> all color</w:t>
                            </w:r>
                            <w:r>
                              <w:t xml:space="preserve"> </w:t>
                            </w:r>
                          </w:p>
                          <w:p w14:paraId="47F6DB4E" w14:textId="2DB0EDF7" w:rsidR="00EB4DAB" w:rsidRDefault="00EB4DAB" w:rsidP="00EB4DAB">
                            <w:r>
                              <w:t>RM Color: BLACK</w:t>
                            </w:r>
                          </w:p>
                          <w:p w14:paraId="64481919" w14:textId="77777777" w:rsidR="00EB4DAB" w:rsidRDefault="00EB4DAB" w:rsidP="00EB4DAB"/>
                        </w:txbxContent>
                      </v:textbox>
                    </v:shape>
                  </w:pict>
                </mc:Fallback>
              </mc:AlternateContent>
            </w:r>
          </w:p>
          <w:p w14:paraId="73A77D01" w14:textId="7A9677F2" w:rsidR="00EB4DAB" w:rsidRDefault="00EB4DAB" w:rsidP="00C64062">
            <w:pPr>
              <w:rPr>
                <w:sz w:val="20"/>
                <w:szCs w:val="22"/>
              </w:rPr>
            </w:pPr>
          </w:p>
          <w:p w14:paraId="7B73861F" w14:textId="185582B8" w:rsidR="00EB4DAB" w:rsidRPr="0020230D" w:rsidRDefault="00EB4DAB" w:rsidP="00C64062">
            <w:pPr>
              <w:rPr>
                <w:sz w:val="20"/>
                <w:szCs w:val="22"/>
              </w:rPr>
            </w:pPr>
          </w:p>
          <w:p w14:paraId="19ED4FB8" w14:textId="1EF470CD" w:rsidR="00EB4DAB" w:rsidRDefault="00EB4DAB" w:rsidP="00C64062">
            <w:pPr>
              <w:rPr>
                <w:sz w:val="20"/>
                <w:szCs w:val="22"/>
              </w:rPr>
            </w:pPr>
          </w:p>
          <w:p w14:paraId="40181472" w14:textId="73D9A280" w:rsidR="00EB4DAB" w:rsidRPr="0020230D" w:rsidRDefault="00D83AE7" w:rsidP="00C64062">
            <w:pPr>
              <w:rPr>
                <w:sz w:val="20"/>
                <w:szCs w:val="22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54528" behindDoc="0" locked="0" layoutInCell="1" allowOverlap="1" wp14:anchorId="4F20A3DB" wp14:editId="66319B5F">
                      <wp:simplePos x="0" y="0"/>
                      <wp:positionH relativeFrom="column">
                        <wp:posOffset>2214245</wp:posOffset>
                      </wp:positionH>
                      <wp:positionV relativeFrom="paragraph">
                        <wp:posOffset>901700</wp:posOffset>
                      </wp:positionV>
                      <wp:extent cx="2057400" cy="1630680"/>
                      <wp:effectExtent l="0" t="0" r="19050" b="26670"/>
                      <wp:wrapNone/>
                      <wp:docPr id="1276515273" name="Text Box 12765152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57400" cy="16306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BFCF200" w14:textId="06737597" w:rsidR="00EB4DAB" w:rsidRDefault="00EB4DAB" w:rsidP="00EB4DAB">
                                  <w:r>
                                    <w:t xml:space="preserve">Item: </w:t>
                                  </w:r>
                                  <w:r w:rsidR="00D83AE7">
                                    <w:t xml:space="preserve">b52 squadron / 25mm webbing </w:t>
                                  </w:r>
                                </w:p>
                                <w:p w14:paraId="51DCB4DA" w14:textId="77777777" w:rsidR="00EB4DAB" w:rsidRDefault="00EB4DAB" w:rsidP="00EB4DAB">
                                  <w:r>
                                    <w:t>Style Color: MCAM / TFP</w:t>
                                  </w:r>
                                </w:p>
                                <w:p w14:paraId="1B12FAA5" w14:textId="77777777" w:rsidR="00EB4DAB" w:rsidRDefault="00EB4DAB" w:rsidP="00EB4DAB">
                                  <w:r>
                                    <w:t>RM Color: CBK</w:t>
                                  </w:r>
                                </w:p>
                                <w:p w14:paraId="4226518D" w14:textId="77777777" w:rsidR="00EB4DAB" w:rsidRDefault="00EB4DAB" w:rsidP="00EB4DAB">
                                  <w:r>
                                    <w:t xml:space="preserve">Style Color: BLACK </w:t>
                                  </w:r>
                                </w:p>
                                <w:p w14:paraId="53135E3F" w14:textId="77777777" w:rsidR="00EB4DAB" w:rsidRDefault="00EB4DAB" w:rsidP="00EB4DAB">
                                  <w:r>
                                    <w:t>RM Color: BLACK</w:t>
                                  </w:r>
                                </w:p>
                                <w:p w14:paraId="2913706E" w14:textId="77777777" w:rsidR="00EB4DAB" w:rsidRDefault="00EB4DAB" w:rsidP="00EB4DAB">
                                  <w:r>
                                    <w:t>Style Color: RG</w:t>
                                  </w:r>
                                </w:p>
                                <w:p w14:paraId="69CCE1C2" w14:textId="77777777" w:rsidR="00EB4DAB" w:rsidRDefault="00EB4DAB" w:rsidP="00EB4DAB">
                                  <w:r>
                                    <w:t>RM Color: RG</w:t>
                                  </w:r>
                                </w:p>
                                <w:p w14:paraId="73FDB959" w14:textId="77777777" w:rsidR="00EB4DAB" w:rsidRDefault="00EB4DAB" w:rsidP="00EB4DAB"/>
                                <w:p w14:paraId="67BC7E6B" w14:textId="77777777" w:rsidR="00EB4DAB" w:rsidRDefault="00EB4DAB" w:rsidP="00EB4DAB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20A3DB" id="Text Box 1276515273" o:spid="_x0000_s1038" type="#_x0000_t202" style="position:absolute;margin-left:174.35pt;margin-top:71pt;width:162pt;height:128.4pt;z-index:25205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" fillcolor="white [3201]" strokeweight=".5pt">
                      <v:textbox>
                        <w:txbxContent>
                          <w:p w14:paraId="1BFCF200" w14:textId="06737597" w:rsidR="00EB4DAB" w:rsidRDefault="00EB4DAB" w:rsidP="00EB4DAB">
                            <w:r>
                              <w:t xml:space="preserve">Item: </w:t>
                            </w:r>
                            <w:r w:rsidR="00D83AE7">
                              <w:t>b52 squadron</w:t>
                            </w:r>
                            <w:r w:rsidR="00D83AE7">
                              <w:t xml:space="preserve"> / 25mm webbing </w:t>
                            </w:r>
                          </w:p>
                          <w:p w14:paraId="51DCB4DA" w14:textId="77777777" w:rsidR="00EB4DAB" w:rsidRDefault="00EB4DAB" w:rsidP="00EB4DAB">
                            <w:r>
                              <w:t>Style Color: MCAM / TFP</w:t>
                            </w:r>
                          </w:p>
                          <w:p w14:paraId="1B12FAA5" w14:textId="77777777" w:rsidR="00EB4DAB" w:rsidRDefault="00EB4DAB" w:rsidP="00EB4DAB">
                            <w:r>
                              <w:t>RM Color: CBK</w:t>
                            </w:r>
                          </w:p>
                          <w:p w14:paraId="4226518D" w14:textId="77777777" w:rsidR="00EB4DAB" w:rsidRDefault="00EB4DAB" w:rsidP="00EB4DAB">
                            <w:r>
                              <w:t xml:space="preserve">Style Color: BLACK </w:t>
                            </w:r>
                          </w:p>
                          <w:p w14:paraId="53135E3F" w14:textId="77777777" w:rsidR="00EB4DAB" w:rsidRDefault="00EB4DAB" w:rsidP="00EB4DAB">
                            <w:r>
                              <w:t>RM Color: BLACK</w:t>
                            </w:r>
                          </w:p>
                          <w:p w14:paraId="2913706E" w14:textId="77777777" w:rsidR="00EB4DAB" w:rsidRDefault="00EB4DAB" w:rsidP="00EB4DAB">
                            <w:r>
                              <w:t>Style Color: RG</w:t>
                            </w:r>
                          </w:p>
                          <w:p w14:paraId="69CCE1C2" w14:textId="77777777" w:rsidR="00EB4DAB" w:rsidRDefault="00EB4DAB" w:rsidP="00EB4DAB">
                            <w:r>
                              <w:t>RM Color: RG</w:t>
                            </w:r>
                          </w:p>
                          <w:p w14:paraId="73FDB959" w14:textId="77777777" w:rsidR="00EB4DAB" w:rsidRDefault="00EB4DAB" w:rsidP="00EB4DAB"/>
                          <w:p w14:paraId="67BC7E6B" w14:textId="77777777" w:rsidR="00EB4DAB" w:rsidRDefault="00EB4DAB" w:rsidP="00EB4DAB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0432" behindDoc="0" locked="0" layoutInCell="1" allowOverlap="1" wp14:anchorId="0F77D860" wp14:editId="65DA556C">
                      <wp:simplePos x="0" y="0"/>
                      <wp:positionH relativeFrom="column">
                        <wp:posOffset>1025525</wp:posOffset>
                      </wp:positionH>
                      <wp:positionV relativeFrom="paragraph">
                        <wp:posOffset>612140</wp:posOffset>
                      </wp:positionV>
                      <wp:extent cx="1188720" cy="1143000"/>
                      <wp:effectExtent l="38100" t="38100" r="30480" b="19050"/>
                      <wp:wrapNone/>
                      <wp:docPr id="1276515276" name="Straight Arrow Connector 12765152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188720" cy="11430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036F65" id="Straight Arrow Connector 1276515276" o:spid="_x0000_s1026" type="#_x0000_t32" style="position:absolute;margin-left:80.75pt;margin-top:48.2pt;width:93.6pt;height:90pt;flip:x y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5552" behindDoc="0" locked="0" layoutInCell="1" allowOverlap="1" wp14:anchorId="134A3591" wp14:editId="62594510">
                      <wp:simplePos x="0" y="0"/>
                      <wp:positionH relativeFrom="column">
                        <wp:posOffset>964565</wp:posOffset>
                      </wp:positionH>
                      <wp:positionV relativeFrom="paragraph">
                        <wp:posOffset>1762760</wp:posOffset>
                      </wp:positionV>
                      <wp:extent cx="1257300" cy="190500"/>
                      <wp:effectExtent l="38100" t="0" r="19050" b="76200"/>
                      <wp:wrapNone/>
                      <wp:docPr id="1276515275" name="Straight Arrow Connector 12765152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57300" cy="1905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13C43A" id="Straight Arrow Connector 1276515275" o:spid="_x0000_s1026" type="#_x0000_t32" style="position:absolute;margin-left:75.95pt;margin-top:138.8pt;width:99pt;height:15pt;flip:x;z-index:25205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D83AE7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063744" behindDoc="1" locked="0" layoutInCell="1" allowOverlap="1" wp14:anchorId="23F23C5B" wp14:editId="2C9886BE">
                  <wp:simplePos x="0" y="0"/>
                  <wp:positionH relativeFrom="column">
                    <wp:posOffset>-1045526</wp:posOffset>
                  </wp:positionH>
                  <wp:positionV relativeFrom="paragraph">
                    <wp:posOffset>435294</wp:posOffset>
                  </wp:positionV>
                  <wp:extent cx="4130040" cy="1085576"/>
                  <wp:effectExtent l="0" t="0" r="0" b="0"/>
                  <wp:wrapNone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41" t="31978" r="3608" b="34935"/>
                          <a:stretch/>
                        </pic:blipFill>
                        <pic:spPr bwMode="auto">
                          <a:xfrm rot="16200000">
                            <a:off x="0" y="0"/>
                            <a:ext cx="4130040" cy="1085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5059FB6D" w14:textId="316DDB64" w:rsidR="00EB4DAB" w:rsidRDefault="00EB4DAB" w:rsidP="00155384">
      <w:pPr>
        <w:rPr>
          <w:color w:val="auto"/>
        </w:rPr>
      </w:pPr>
    </w:p>
    <w:p w14:paraId="470AADCA" w14:textId="15940566" w:rsidR="00BC661E" w:rsidRDefault="00BC661E" w:rsidP="00155384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77396A" w:rsidRPr="00DE4BCC" w14:paraId="7075BBED" w14:textId="77777777" w:rsidTr="007A5D1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377A78B6" w14:textId="77777777" w:rsidR="0077396A" w:rsidRPr="00DE4BCC" w:rsidRDefault="0077396A" w:rsidP="007A5D16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77396A" w:rsidRPr="00DE4BCC" w14:paraId="6C30D74C" w14:textId="77777777" w:rsidTr="00CF5F19">
        <w:trPr>
          <w:trHeight w:val="4823"/>
        </w:trPr>
        <w:tc>
          <w:tcPr>
            <w:tcW w:w="5000" w:type="pct"/>
          </w:tcPr>
          <w:p w14:paraId="6FB75CD2" w14:textId="1249EC87" w:rsidR="0077396A" w:rsidRDefault="0077396A" w:rsidP="007A5D16">
            <w:pPr>
              <w:tabs>
                <w:tab w:val="left" w:pos="5610"/>
              </w:tabs>
              <w:rPr>
                <w:color w:val="auto"/>
              </w:rPr>
            </w:pPr>
            <w:r>
              <w:rPr>
                <w:color w:val="auto"/>
              </w:rPr>
              <w:t>Label Placement</w:t>
            </w:r>
          </w:p>
          <w:p w14:paraId="69DE08AB" w14:textId="60239C7B" w:rsidR="00C62D5A" w:rsidRDefault="00C62D5A" w:rsidP="00C62D5A">
            <w:pPr>
              <w:pStyle w:val="NormalWeb"/>
            </w:pPr>
            <w:r>
              <w:rPr>
                <w:noProof/>
              </w:rPr>
              <w:drawing>
                <wp:anchor distT="0" distB="0" distL="114300" distR="114300" simplePos="0" relativeHeight="252089344" behindDoc="1" locked="0" layoutInCell="1" allowOverlap="1" wp14:anchorId="0696FFBF" wp14:editId="487CDA3E">
                  <wp:simplePos x="0" y="0"/>
                  <wp:positionH relativeFrom="column">
                    <wp:posOffset>27305</wp:posOffset>
                  </wp:positionH>
                  <wp:positionV relativeFrom="paragraph">
                    <wp:posOffset>159385</wp:posOffset>
                  </wp:positionV>
                  <wp:extent cx="987652" cy="2331720"/>
                  <wp:effectExtent l="0" t="0" r="0" b="0"/>
                  <wp:wrapNone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617" t="14008" r="30869" b="10680"/>
                          <a:stretch/>
                        </pic:blipFill>
                        <pic:spPr bwMode="auto">
                          <a:xfrm>
                            <a:off x="0" y="0"/>
                            <a:ext cx="987652" cy="2331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D547B13" w14:textId="3C1F5352" w:rsidR="00C62D5A" w:rsidRDefault="00C62D5A" w:rsidP="007A5D16">
            <w:pPr>
              <w:tabs>
                <w:tab w:val="left" w:pos="5610"/>
              </w:tabs>
              <w:rPr>
                <w:color w:val="auto"/>
              </w:rPr>
            </w:pPr>
          </w:p>
          <w:p w14:paraId="6870C984" w14:textId="18CC4B3B" w:rsidR="0077396A" w:rsidRPr="00653241" w:rsidRDefault="00CF5F19" w:rsidP="007A5D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91392" behindDoc="0" locked="0" layoutInCell="1" allowOverlap="1" wp14:anchorId="15665C9D" wp14:editId="17CC80D6">
                      <wp:simplePos x="0" y="0"/>
                      <wp:positionH relativeFrom="column">
                        <wp:posOffset>2450465</wp:posOffset>
                      </wp:positionH>
                      <wp:positionV relativeFrom="paragraph">
                        <wp:posOffset>99061</wp:posOffset>
                      </wp:positionV>
                      <wp:extent cx="1638300" cy="373380"/>
                      <wp:effectExtent l="0" t="0" r="19050" b="26670"/>
                      <wp:wrapNone/>
                      <wp:docPr id="43" name="Text Box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38300" cy="373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2FB9E0C" w14:textId="77777777" w:rsidR="00CF5F19" w:rsidRDefault="00CF5F19" w:rsidP="00CF5F19">
                                  <w:r>
                                    <w:t xml:space="preserve">Attaching on Back Webbing Strap as a patch label 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665C9D" id="Text Box 43" o:spid="_x0000_s1039" type="#_x0000_t202" style="position:absolute;margin-left:192.95pt;margin-top:7.8pt;width:129pt;height:29.4pt;z-index:25209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" fillcolor="white [3201]" strokeweight=".5pt">
                      <v:textbox>
                        <w:txbxContent>
                          <w:p w14:paraId="12FB9E0C" w14:textId="77777777" w:rsidR="00CF5F19" w:rsidRDefault="00CF5F19" w:rsidP="00CF5F19">
                            <w:r>
                              <w:t xml:space="preserve">Attaching on Back Webbing Strap as a patch label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8864" behindDoc="0" locked="0" layoutInCell="1" allowOverlap="1" wp14:anchorId="51F8BA9A" wp14:editId="5624BCDD">
                      <wp:simplePos x="0" y="0"/>
                      <wp:positionH relativeFrom="column">
                        <wp:posOffset>553085</wp:posOffset>
                      </wp:positionH>
                      <wp:positionV relativeFrom="paragraph">
                        <wp:posOffset>281940</wp:posOffset>
                      </wp:positionV>
                      <wp:extent cx="1927860" cy="91440"/>
                      <wp:effectExtent l="38100" t="0" r="15240" b="99060"/>
                      <wp:wrapNone/>
                      <wp:docPr id="25" name="Straight Arrow Connector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27860" cy="914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AE41B6" id="Straight Arrow Connector 25" o:spid="_x0000_s1026" type="#_x0000_t32" style="position:absolute;margin-left:43.55pt;margin-top:22.2pt;width:151.8pt;height:7.2pt;flip:x;z-index:25206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" strokecolor="#c000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9EFB614" w14:textId="27DE603C" w:rsidR="0077396A" w:rsidRPr="00A13EFC" w:rsidRDefault="0077396A" w:rsidP="007A5D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0C28F10A" w14:textId="706ED31F" w:rsidR="0077396A" w:rsidRDefault="0077396A" w:rsidP="007A5D16">
            <w:pPr>
              <w:tabs>
                <w:tab w:val="left" w:pos="5610"/>
              </w:tabs>
              <w:rPr>
                <w:noProof/>
                <w14:ligatures w14:val="standard"/>
              </w:rPr>
            </w:pPr>
          </w:p>
          <w:p w14:paraId="19B3C2F5" w14:textId="7C064355" w:rsidR="0077396A" w:rsidRDefault="0077396A" w:rsidP="007A5D16">
            <w:pPr>
              <w:tabs>
                <w:tab w:val="left" w:pos="5610"/>
              </w:tabs>
            </w:pPr>
          </w:p>
          <w:p w14:paraId="204AFEEE" w14:textId="77777777" w:rsidR="0077396A" w:rsidRPr="00D87295" w:rsidRDefault="0077396A" w:rsidP="007A5D16"/>
          <w:p w14:paraId="7822C6B3" w14:textId="77777777" w:rsidR="0077396A" w:rsidRPr="00D87295" w:rsidRDefault="0077396A" w:rsidP="007A5D16"/>
          <w:p w14:paraId="632060DD" w14:textId="77777777" w:rsidR="0077396A" w:rsidRPr="00D83AE7" w:rsidRDefault="0077396A" w:rsidP="007A5D16">
            <w:pPr>
              <w:tabs>
                <w:tab w:val="left" w:pos="3936"/>
              </w:tabs>
            </w:pPr>
          </w:p>
        </w:tc>
      </w:tr>
    </w:tbl>
    <w:p w14:paraId="0E440257" w14:textId="7C1D4A0A" w:rsidR="0077396A" w:rsidRDefault="0077396A" w:rsidP="00155384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CF5F19" w:rsidRPr="00DE4BCC" w14:paraId="6FEC9EBD" w14:textId="77777777" w:rsidTr="007A5D1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0225390" w14:textId="77777777" w:rsidR="00CF5F19" w:rsidRPr="00DE4BCC" w:rsidRDefault="00CF5F19" w:rsidP="007A5D16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CF5F19" w:rsidRPr="00DE4BCC" w14:paraId="76FD1C33" w14:textId="77777777" w:rsidTr="00AC1168">
        <w:trPr>
          <w:trHeight w:val="6695"/>
        </w:trPr>
        <w:tc>
          <w:tcPr>
            <w:tcW w:w="5000" w:type="pct"/>
          </w:tcPr>
          <w:p w14:paraId="52A76FEA" w14:textId="5B4333F6" w:rsidR="00CF5F19" w:rsidRDefault="00F957C6" w:rsidP="007A5D16">
            <w:pPr>
              <w:rPr>
                <w:color w:val="auto"/>
                <w:sz w:val="20"/>
                <w:szCs w:val="22"/>
              </w:rPr>
            </w:pPr>
            <w:r w:rsidRPr="00E02D34">
              <w:rPr>
                <w:noProof/>
              </w:rPr>
              <w:drawing>
                <wp:anchor distT="0" distB="0" distL="114300" distR="114300" simplePos="0" relativeHeight="252095488" behindDoc="1" locked="0" layoutInCell="1" allowOverlap="1" wp14:anchorId="5387AA0E" wp14:editId="2A52B3CD">
                  <wp:simplePos x="0" y="0"/>
                  <wp:positionH relativeFrom="margin">
                    <wp:posOffset>2778125</wp:posOffset>
                  </wp:positionH>
                  <wp:positionV relativeFrom="paragraph">
                    <wp:posOffset>243840</wp:posOffset>
                  </wp:positionV>
                  <wp:extent cx="2661783" cy="967740"/>
                  <wp:effectExtent l="0" t="0" r="5715" b="3810"/>
                  <wp:wrapNone/>
                  <wp:docPr id="19913953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1395314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1783" cy="967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02D34">
              <w:rPr>
                <w:noProof/>
              </w:rPr>
              <w:drawing>
                <wp:anchor distT="0" distB="0" distL="114300" distR="114300" simplePos="0" relativeHeight="252093440" behindDoc="1" locked="0" layoutInCell="1" allowOverlap="1" wp14:anchorId="6B502449" wp14:editId="55425326">
                  <wp:simplePos x="0" y="0"/>
                  <wp:positionH relativeFrom="margin">
                    <wp:posOffset>80645</wp:posOffset>
                  </wp:positionH>
                  <wp:positionV relativeFrom="paragraph">
                    <wp:posOffset>274320</wp:posOffset>
                  </wp:positionV>
                  <wp:extent cx="2606040" cy="953321"/>
                  <wp:effectExtent l="0" t="0" r="3810" b="0"/>
                  <wp:wrapNone/>
                  <wp:docPr id="9456720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567201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6040" cy="953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color w:val="auto"/>
                <w:sz w:val="20"/>
                <w:szCs w:val="22"/>
              </w:rPr>
              <w:t xml:space="preserve">Label artwork </w:t>
            </w:r>
          </w:p>
          <w:p w14:paraId="7C3B2C6A" w14:textId="77777777" w:rsidR="00F957C6" w:rsidRDefault="00F957C6" w:rsidP="007A5D16">
            <w:pPr>
              <w:rPr>
                <w:color w:val="auto"/>
                <w:sz w:val="20"/>
                <w:szCs w:val="22"/>
              </w:rPr>
            </w:pPr>
            <w:r w:rsidRPr="00E02D34">
              <w:rPr>
                <w:noProof/>
              </w:rPr>
              <w:drawing>
                <wp:anchor distT="0" distB="0" distL="114300" distR="114300" simplePos="0" relativeHeight="252099584" behindDoc="1" locked="0" layoutInCell="1" allowOverlap="1" wp14:anchorId="6EC6F7F6" wp14:editId="2A62D489">
                  <wp:simplePos x="0" y="0"/>
                  <wp:positionH relativeFrom="margin">
                    <wp:posOffset>2808605</wp:posOffset>
                  </wp:positionH>
                  <wp:positionV relativeFrom="paragraph">
                    <wp:posOffset>974090</wp:posOffset>
                  </wp:positionV>
                  <wp:extent cx="2590800" cy="933075"/>
                  <wp:effectExtent l="0" t="0" r="0" b="635"/>
                  <wp:wrapNone/>
                  <wp:docPr id="152133047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1330475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0" cy="933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02D34">
              <w:rPr>
                <w:noProof/>
              </w:rPr>
              <w:drawing>
                <wp:anchor distT="0" distB="0" distL="114300" distR="114300" simplePos="0" relativeHeight="252097536" behindDoc="1" locked="0" layoutInCell="1" allowOverlap="1" wp14:anchorId="7BFE6F18" wp14:editId="693C3082">
                  <wp:simplePos x="0" y="0"/>
                  <wp:positionH relativeFrom="margin">
                    <wp:posOffset>103505</wp:posOffset>
                  </wp:positionH>
                  <wp:positionV relativeFrom="paragraph">
                    <wp:posOffset>996950</wp:posOffset>
                  </wp:positionV>
                  <wp:extent cx="2567940" cy="930056"/>
                  <wp:effectExtent l="0" t="0" r="3810" b="3810"/>
                  <wp:wrapNone/>
                  <wp:docPr id="17188459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8845993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7940" cy="930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B7D055D" w14:textId="77777777" w:rsidR="00F957C6" w:rsidRPr="00F957C6" w:rsidRDefault="00F957C6" w:rsidP="00F957C6">
            <w:pPr>
              <w:rPr>
                <w:sz w:val="20"/>
                <w:szCs w:val="22"/>
              </w:rPr>
            </w:pPr>
          </w:p>
          <w:p w14:paraId="3CDD0349" w14:textId="77777777" w:rsidR="00F957C6" w:rsidRPr="00F957C6" w:rsidRDefault="00F957C6" w:rsidP="00F957C6">
            <w:pPr>
              <w:rPr>
                <w:sz w:val="20"/>
                <w:szCs w:val="22"/>
              </w:rPr>
            </w:pPr>
          </w:p>
          <w:p w14:paraId="2C487A4B" w14:textId="77777777" w:rsidR="00F957C6" w:rsidRPr="00F957C6" w:rsidRDefault="00F957C6" w:rsidP="00F957C6">
            <w:pPr>
              <w:rPr>
                <w:sz w:val="20"/>
                <w:szCs w:val="22"/>
              </w:rPr>
            </w:pPr>
          </w:p>
          <w:p w14:paraId="52232EF3" w14:textId="77777777" w:rsidR="00F957C6" w:rsidRPr="00F957C6" w:rsidRDefault="00F957C6" w:rsidP="00F957C6">
            <w:pPr>
              <w:rPr>
                <w:sz w:val="20"/>
                <w:szCs w:val="22"/>
              </w:rPr>
            </w:pPr>
          </w:p>
          <w:p w14:paraId="15C395A4" w14:textId="77777777" w:rsidR="00F957C6" w:rsidRPr="00F957C6" w:rsidRDefault="00F957C6" w:rsidP="00F957C6">
            <w:pPr>
              <w:rPr>
                <w:sz w:val="20"/>
                <w:szCs w:val="22"/>
              </w:rPr>
            </w:pPr>
          </w:p>
          <w:p w14:paraId="281EE277" w14:textId="77777777" w:rsidR="00F957C6" w:rsidRPr="00F957C6" w:rsidRDefault="00F957C6" w:rsidP="00F957C6">
            <w:pPr>
              <w:rPr>
                <w:sz w:val="20"/>
                <w:szCs w:val="22"/>
              </w:rPr>
            </w:pPr>
          </w:p>
          <w:p w14:paraId="66B804F1" w14:textId="77777777" w:rsidR="00F957C6" w:rsidRDefault="00F957C6" w:rsidP="00F957C6">
            <w:pPr>
              <w:rPr>
                <w:color w:val="auto"/>
                <w:sz w:val="20"/>
                <w:szCs w:val="22"/>
              </w:rPr>
            </w:pPr>
          </w:p>
          <w:p w14:paraId="315F5443" w14:textId="77777777" w:rsidR="00F957C6" w:rsidRDefault="00F957C6" w:rsidP="00F957C6">
            <w:pPr>
              <w:rPr>
                <w:color w:val="auto"/>
                <w:sz w:val="20"/>
                <w:szCs w:val="22"/>
              </w:rPr>
            </w:pPr>
          </w:p>
          <w:p w14:paraId="28FE7BBB" w14:textId="0EB82954" w:rsidR="00F957C6" w:rsidRDefault="00F957C6" w:rsidP="00F957C6">
            <w:pPr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Sticker artwork</w:t>
            </w:r>
          </w:p>
          <w:p w14:paraId="764CAFB1" w14:textId="4A164372" w:rsidR="00F957C6" w:rsidRPr="00F957C6" w:rsidRDefault="00AC1168" w:rsidP="00F957C6">
            <w:pPr>
              <w:rPr>
                <w:sz w:val="20"/>
                <w:szCs w:val="22"/>
              </w:rPr>
            </w:pPr>
            <w:r w:rsidRPr="00AC1168">
              <w:rPr>
                <w:sz w:val="20"/>
                <w:szCs w:val="22"/>
              </w:rPr>
              <w:drawing>
                <wp:anchor distT="0" distB="0" distL="114300" distR="114300" simplePos="0" relativeHeight="252101632" behindDoc="1" locked="0" layoutInCell="1" allowOverlap="1" wp14:anchorId="45BD85A7" wp14:editId="52C9102E">
                  <wp:simplePos x="0" y="0"/>
                  <wp:positionH relativeFrom="column">
                    <wp:posOffset>2770505</wp:posOffset>
                  </wp:positionH>
                  <wp:positionV relativeFrom="paragraph">
                    <wp:posOffset>187325</wp:posOffset>
                  </wp:positionV>
                  <wp:extent cx="2689860" cy="1338033"/>
                  <wp:effectExtent l="0" t="0" r="0" b="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9860" cy="1338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C1168">
              <w:rPr>
                <w:sz w:val="20"/>
                <w:szCs w:val="22"/>
              </w:rPr>
              <w:drawing>
                <wp:anchor distT="0" distB="0" distL="114300" distR="114300" simplePos="0" relativeHeight="252100608" behindDoc="1" locked="0" layoutInCell="1" allowOverlap="1" wp14:anchorId="46E61645" wp14:editId="7237D82F">
                  <wp:simplePos x="0" y="0"/>
                  <wp:positionH relativeFrom="column">
                    <wp:posOffset>12065</wp:posOffset>
                  </wp:positionH>
                  <wp:positionV relativeFrom="paragraph">
                    <wp:posOffset>176530</wp:posOffset>
                  </wp:positionV>
                  <wp:extent cx="2683053" cy="1333500"/>
                  <wp:effectExtent l="0" t="0" r="3175" b="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3053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0AAE6270" w14:textId="1FC232FF" w:rsidR="00CF5F19" w:rsidRDefault="00CF5F19" w:rsidP="00155384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AC1168" w:rsidRPr="00DE4BCC" w14:paraId="1E4CB3D7" w14:textId="77777777" w:rsidTr="009B73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5849B25E" w14:textId="77777777" w:rsidR="00AC1168" w:rsidRPr="00DE4BCC" w:rsidRDefault="00AC1168" w:rsidP="009B738C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AC1168" w:rsidRPr="00DE4BCC" w14:paraId="0AC85C16" w14:textId="77777777" w:rsidTr="00AC1168">
        <w:trPr>
          <w:trHeight w:val="2933"/>
        </w:trPr>
        <w:tc>
          <w:tcPr>
            <w:tcW w:w="5000" w:type="pct"/>
          </w:tcPr>
          <w:p w14:paraId="4B39FDBF" w14:textId="4B1DC676" w:rsidR="00AC1168" w:rsidRPr="00AC1168" w:rsidRDefault="00AC1168" w:rsidP="009B738C">
            <w:pPr>
              <w:rPr>
                <w:color w:val="auto"/>
                <w:sz w:val="20"/>
                <w:szCs w:val="22"/>
              </w:rPr>
            </w:pPr>
            <w:r w:rsidRPr="00AC1168">
              <w:rPr>
                <w:color w:val="auto"/>
                <w:sz w:val="20"/>
                <w:szCs w:val="22"/>
              </w:rPr>
              <w:drawing>
                <wp:anchor distT="0" distB="0" distL="114300" distR="114300" simplePos="0" relativeHeight="252103680" behindDoc="1" locked="0" layoutInCell="1" allowOverlap="1" wp14:anchorId="5053701D" wp14:editId="3E06CE7B">
                  <wp:simplePos x="0" y="0"/>
                  <wp:positionH relativeFrom="column">
                    <wp:posOffset>2892425</wp:posOffset>
                  </wp:positionH>
                  <wp:positionV relativeFrom="paragraph">
                    <wp:posOffset>176530</wp:posOffset>
                  </wp:positionV>
                  <wp:extent cx="2819400" cy="1409700"/>
                  <wp:effectExtent l="0" t="0" r="0" b="0"/>
                  <wp:wrapNone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0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AC1168">
              <w:rPr>
                <w:color w:val="auto"/>
                <w:sz w:val="20"/>
                <w:szCs w:val="22"/>
              </w:rPr>
              <w:drawing>
                <wp:anchor distT="0" distB="0" distL="114300" distR="114300" simplePos="0" relativeHeight="252102656" behindDoc="1" locked="0" layoutInCell="1" allowOverlap="1" wp14:anchorId="4B2A71AA" wp14:editId="19EE21D6">
                  <wp:simplePos x="0" y="0"/>
                  <wp:positionH relativeFrom="column">
                    <wp:posOffset>-56515</wp:posOffset>
                  </wp:positionH>
                  <wp:positionV relativeFrom="paragraph">
                    <wp:posOffset>199390</wp:posOffset>
                  </wp:positionV>
                  <wp:extent cx="2833933" cy="1409700"/>
                  <wp:effectExtent l="0" t="0" r="5080" b="0"/>
                  <wp:wrapNone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3933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782B3680" w14:textId="77777777" w:rsidR="00AC1168" w:rsidRPr="00DE4BCC" w:rsidRDefault="00AC1168" w:rsidP="00155384">
      <w:pPr>
        <w:rPr>
          <w:color w:val="auto"/>
        </w:rPr>
      </w:pPr>
    </w:p>
    <w:sectPr w:rsidR="00AC1168" w:rsidRPr="00DE4BCC" w:rsidSect="00591137">
      <w:footerReference w:type="default" r:id="rId25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F953EC" w14:textId="77777777" w:rsidR="00F023A0" w:rsidRDefault="00F023A0">
      <w:pPr>
        <w:spacing w:after="0"/>
      </w:pPr>
      <w:r>
        <w:separator/>
      </w:r>
    </w:p>
  </w:endnote>
  <w:endnote w:type="continuationSeparator" w:id="0">
    <w:p w14:paraId="0433F49E" w14:textId="77777777" w:rsidR="00F023A0" w:rsidRDefault="00F023A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F40D18" w14:textId="77777777" w:rsidR="00F023A0" w:rsidRDefault="00F023A0">
      <w:pPr>
        <w:spacing w:after="0"/>
      </w:pPr>
      <w:r>
        <w:separator/>
      </w:r>
    </w:p>
  </w:footnote>
  <w:footnote w:type="continuationSeparator" w:id="0">
    <w:p w14:paraId="2C61060D" w14:textId="77777777" w:rsidR="00F023A0" w:rsidRDefault="00F023A0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0438D"/>
    <w:rsid w:val="0001117B"/>
    <w:rsid w:val="00037268"/>
    <w:rsid w:val="00047818"/>
    <w:rsid w:val="00051B06"/>
    <w:rsid w:val="00061376"/>
    <w:rsid w:val="00064CB0"/>
    <w:rsid w:val="000677DA"/>
    <w:rsid w:val="000A13CF"/>
    <w:rsid w:val="000B1457"/>
    <w:rsid w:val="000B6685"/>
    <w:rsid w:val="000C0858"/>
    <w:rsid w:val="000D37AE"/>
    <w:rsid w:val="000D5669"/>
    <w:rsid w:val="000E2C4C"/>
    <w:rsid w:val="000E45E2"/>
    <w:rsid w:val="000E5146"/>
    <w:rsid w:val="00115902"/>
    <w:rsid w:val="00124D21"/>
    <w:rsid w:val="00136E3C"/>
    <w:rsid w:val="00147208"/>
    <w:rsid w:val="00155384"/>
    <w:rsid w:val="001B6B88"/>
    <w:rsid w:val="001C1EDE"/>
    <w:rsid w:val="001D0C6A"/>
    <w:rsid w:val="001D7A6A"/>
    <w:rsid w:val="001E5C8E"/>
    <w:rsid w:val="001F20D6"/>
    <w:rsid w:val="0020230D"/>
    <w:rsid w:val="00223B8D"/>
    <w:rsid w:val="00224F8F"/>
    <w:rsid w:val="00227D07"/>
    <w:rsid w:val="00255734"/>
    <w:rsid w:val="002750DA"/>
    <w:rsid w:val="0028638D"/>
    <w:rsid w:val="002A2DA1"/>
    <w:rsid w:val="002A4407"/>
    <w:rsid w:val="002B62BF"/>
    <w:rsid w:val="002B6BFB"/>
    <w:rsid w:val="002C6EAE"/>
    <w:rsid w:val="002D7E62"/>
    <w:rsid w:val="002F5B29"/>
    <w:rsid w:val="00304FCE"/>
    <w:rsid w:val="00305A6B"/>
    <w:rsid w:val="003366D8"/>
    <w:rsid w:val="00340D16"/>
    <w:rsid w:val="00371D00"/>
    <w:rsid w:val="00377DB0"/>
    <w:rsid w:val="00382874"/>
    <w:rsid w:val="0038360F"/>
    <w:rsid w:val="003C192B"/>
    <w:rsid w:val="003C2460"/>
    <w:rsid w:val="003C256A"/>
    <w:rsid w:val="003F2A2D"/>
    <w:rsid w:val="004342C2"/>
    <w:rsid w:val="00437F9D"/>
    <w:rsid w:val="00451E2E"/>
    <w:rsid w:val="004936F9"/>
    <w:rsid w:val="004A15F5"/>
    <w:rsid w:val="004A7424"/>
    <w:rsid w:val="004B0E62"/>
    <w:rsid w:val="004C306F"/>
    <w:rsid w:val="004C30E4"/>
    <w:rsid w:val="004C34EC"/>
    <w:rsid w:val="004C726C"/>
    <w:rsid w:val="004C7E9E"/>
    <w:rsid w:val="004D1AB6"/>
    <w:rsid w:val="004E679F"/>
    <w:rsid w:val="004F1C92"/>
    <w:rsid w:val="005076EA"/>
    <w:rsid w:val="00552181"/>
    <w:rsid w:val="00553DF6"/>
    <w:rsid w:val="00575A98"/>
    <w:rsid w:val="005767B3"/>
    <w:rsid w:val="0058474F"/>
    <w:rsid w:val="00584CAD"/>
    <w:rsid w:val="00591137"/>
    <w:rsid w:val="005A7AEA"/>
    <w:rsid w:val="005C2CF2"/>
    <w:rsid w:val="005E4A3B"/>
    <w:rsid w:val="005F6098"/>
    <w:rsid w:val="006433F3"/>
    <w:rsid w:val="00646CC4"/>
    <w:rsid w:val="00650B59"/>
    <w:rsid w:val="00653241"/>
    <w:rsid w:val="0065347E"/>
    <w:rsid w:val="0065685A"/>
    <w:rsid w:val="00664C5D"/>
    <w:rsid w:val="00671B23"/>
    <w:rsid w:val="006A753C"/>
    <w:rsid w:val="006D6A3A"/>
    <w:rsid w:val="006F24EC"/>
    <w:rsid w:val="00711EBF"/>
    <w:rsid w:val="007265C0"/>
    <w:rsid w:val="00735CF9"/>
    <w:rsid w:val="00747E46"/>
    <w:rsid w:val="00750468"/>
    <w:rsid w:val="00757EF7"/>
    <w:rsid w:val="0077396A"/>
    <w:rsid w:val="007978D2"/>
    <w:rsid w:val="00797D0E"/>
    <w:rsid w:val="007A209A"/>
    <w:rsid w:val="007B0C03"/>
    <w:rsid w:val="007B56EE"/>
    <w:rsid w:val="007C1E31"/>
    <w:rsid w:val="007C2E7C"/>
    <w:rsid w:val="007E1496"/>
    <w:rsid w:val="008508C8"/>
    <w:rsid w:val="00863041"/>
    <w:rsid w:val="008644CA"/>
    <w:rsid w:val="008675B2"/>
    <w:rsid w:val="00894FA0"/>
    <w:rsid w:val="008A6D14"/>
    <w:rsid w:val="0090046A"/>
    <w:rsid w:val="0091093D"/>
    <w:rsid w:val="0092279D"/>
    <w:rsid w:val="00934B86"/>
    <w:rsid w:val="009516D0"/>
    <w:rsid w:val="00967C45"/>
    <w:rsid w:val="00985466"/>
    <w:rsid w:val="00990972"/>
    <w:rsid w:val="00994A93"/>
    <w:rsid w:val="009C4410"/>
    <w:rsid w:val="009E6762"/>
    <w:rsid w:val="009F0E8D"/>
    <w:rsid w:val="009F6887"/>
    <w:rsid w:val="009F7460"/>
    <w:rsid w:val="00A13EFC"/>
    <w:rsid w:val="00A33C84"/>
    <w:rsid w:val="00A56B70"/>
    <w:rsid w:val="00A835B2"/>
    <w:rsid w:val="00A93D1D"/>
    <w:rsid w:val="00AC1168"/>
    <w:rsid w:val="00AC250E"/>
    <w:rsid w:val="00AF3C61"/>
    <w:rsid w:val="00B038FA"/>
    <w:rsid w:val="00B11297"/>
    <w:rsid w:val="00B14A94"/>
    <w:rsid w:val="00B23099"/>
    <w:rsid w:val="00B41D79"/>
    <w:rsid w:val="00B445DD"/>
    <w:rsid w:val="00B8674E"/>
    <w:rsid w:val="00B8707A"/>
    <w:rsid w:val="00BA4210"/>
    <w:rsid w:val="00BB351C"/>
    <w:rsid w:val="00BC661E"/>
    <w:rsid w:val="00C066BC"/>
    <w:rsid w:val="00C405FC"/>
    <w:rsid w:val="00C441B6"/>
    <w:rsid w:val="00C467E0"/>
    <w:rsid w:val="00C62D5A"/>
    <w:rsid w:val="00C7576A"/>
    <w:rsid w:val="00CA528F"/>
    <w:rsid w:val="00CB0AF7"/>
    <w:rsid w:val="00CB41DC"/>
    <w:rsid w:val="00CD434E"/>
    <w:rsid w:val="00CF5F19"/>
    <w:rsid w:val="00D077E5"/>
    <w:rsid w:val="00D279CB"/>
    <w:rsid w:val="00D3176E"/>
    <w:rsid w:val="00D336B6"/>
    <w:rsid w:val="00D351A3"/>
    <w:rsid w:val="00D44742"/>
    <w:rsid w:val="00D776E0"/>
    <w:rsid w:val="00D83AE7"/>
    <w:rsid w:val="00D87295"/>
    <w:rsid w:val="00D87A34"/>
    <w:rsid w:val="00D96BDD"/>
    <w:rsid w:val="00DB0605"/>
    <w:rsid w:val="00DB3A8B"/>
    <w:rsid w:val="00DC2E1D"/>
    <w:rsid w:val="00DE4BCC"/>
    <w:rsid w:val="00DF38F3"/>
    <w:rsid w:val="00E10F5B"/>
    <w:rsid w:val="00E3796B"/>
    <w:rsid w:val="00E40E81"/>
    <w:rsid w:val="00E91C1C"/>
    <w:rsid w:val="00EA157B"/>
    <w:rsid w:val="00EA301D"/>
    <w:rsid w:val="00EB4DAB"/>
    <w:rsid w:val="00EB78F4"/>
    <w:rsid w:val="00EB7B91"/>
    <w:rsid w:val="00EC52D1"/>
    <w:rsid w:val="00F023A0"/>
    <w:rsid w:val="00F07EAE"/>
    <w:rsid w:val="00F30396"/>
    <w:rsid w:val="00F33D62"/>
    <w:rsid w:val="00F37692"/>
    <w:rsid w:val="00F51E42"/>
    <w:rsid w:val="00F575FD"/>
    <w:rsid w:val="00F900BE"/>
    <w:rsid w:val="00F95343"/>
    <w:rsid w:val="00F957C6"/>
    <w:rsid w:val="00F95BA9"/>
    <w:rsid w:val="00FA021C"/>
    <w:rsid w:val="00FA4FCB"/>
    <w:rsid w:val="00FA5EFB"/>
    <w:rsid w:val="00FC13FD"/>
    <w:rsid w:val="00FD191A"/>
    <w:rsid w:val="00FE5D1F"/>
    <w:rsid w:val="00FE61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F5F19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paragraph" w:styleId="NormalWeb">
    <w:name w:val="Normal (Web)"/>
    <w:basedOn w:val="Normal"/>
    <w:uiPriority w:val="99"/>
    <w:unhideWhenUsed/>
    <w:rsid w:val="005767B3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106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1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82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1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65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14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6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56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74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1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30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8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0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glossaryDocument" Target="glossary/document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3EF77DA6B9B45F2A34E8B8A0A0C6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13AC79-5189-4D48-A4B2-E76592E881F3}"/>
      </w:docPartPr>
      <w:docPartBody>
        <w:p w:rsidR="00623A13" w:rsidRDefault="004F05F6">
          <w:pPr>
            <w:pStyle w:val="C3EF77DA6B9B45F2A34E8B8A0A0C6757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242E5"/>
    <w:rsid w:val="000C52D9"/>
    <w:rsid w:val="00237945"/>
    <w:rsid w:val="002469A9"/>
    <w:rsid w:val="0025779E"/>
    <w:rsid w:val="0029010A"/>
    <w:rsid w:val="00336209"/>
    <w:rsid w:val="003A1C09"/>
    <w:rsid w:val="00476E9E"/>
    <w:rsid w:val="00487A3A"/>
    <w:rsid w:val="004F05F6"/>
    <w:rsid w:val="00517E07"/>
    <w:rsid w:val="00623A13"/>
    <w:rsid w:val="00712F22"/>
    <w:rsid w:val="00747A4E"/>
    <w:rsid w:val="0075114A"/>
    <w:rsid w:val="00875C2A"/>
    <w:rsid w:val="008B27C6"/>
    <w:rsid w:val="008C3ABC"/>
    <w:rsid w:val="008D55CE"/>
    <w:rsid w:val="00951BDA"/>
    <w:rsid w:val="009C049B"/>
    <w:rsid w:val="009F502E"/>
    <w:rsid w:val="00A73600"/>
    <w:rsid w:val="00B97C35"/>
    <w:rsid w:val="00BA7405"/>
    <w:rsid w:val="00C20FA2"/>
    <w:rsid w:val="00C61CDB"/>
    <w:rsid w:val="00D46D74"/>
    <w:rsid w:val="00D47C45"/>
    <w:rsid w:val="00D57713"/>
    <w:rsid w:val="00D657F2"/>
    <w:rsid w:val="00E367A4"/>
    <w:rsid w:val="00F2554F"/>
    <w:rsid w:val="00F32C46"/>
    <w:rsid w:val="00F5786D"/>
    <w:rsid w:val="00F80EC7"/>
    <w:rsid w:val="00FB1517"/>
    <w:rsid w:val="00FD6EBD"/>
    <w:rsid w:val="00FF6E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C3EF77DA6B9B45F2A34E8B8A0A0C6757">
    <w:name w:val="C3EF77DA6B9B45F2A34E8B8A0A0C6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customXml/itemProps4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</Template>
  <TotalTime>0</TotalTime>
  <Pages>6</Pages>
  <Words>78</Words>
  <Characters>448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2025-08-14T01:44:00Z</dcterms:created>
  <dcterms:modified xsi:type="dcterms:W3CDTF">2025-09-26T03:25:00Z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